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Spec="center" w:tblpY="1711"/>
        <w:tblW w:w="10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7821C8" w14:paraId="14994C4C" w14:textId="77777777" w:rsidTr="007130ED">
        <w:trPr>
          <w:trHeight w:val="2052"/>
        </w:trPr>
        <w:tc>
          <w:tcPr>
            <w:tcW w:w="10915" w:type="dxa"/>
            <w:vAlign w:val="bottom"/>
          </w:tcPr>
          <w:p w14:paraId="72BB4029" w14:textId="26C2D4AC" w:rsidR="007821C8" w:rsidRPr="007821C8" w:rsidRDefault="00FA0701" w:rsidP="007821C8">
            <w:pPr>
              <w:pStyle w:val="Tittel"/>
              <w:rPr>
                <w:sz w:val="48"/>
                <w:szCs w:val="48"/>
              </w:rPr>
            </w:pPr>
            <w:r>
              <w:rPr>
                <w:b/>
              </w:rPr>
              <w:t>D2-</w:t>
            </w:r>
            <w:r w:rsidR="00014DBB">
              <w:rPr>
                <w:b/>
              </w:rPr>
              <w:t>P</w:t>
            </w:r>
            <w:r w:rsidR="003373EE">
              <w:rPr>
                <w:b/>
              </w:rPr>
              <w:t>7</w:t>
            </w:r>
            <w:r w:rsidR="0063051A">
              <w:rPr>
                <w:b/>
              </w:rPr>
              <w:t xml:space="preserve"> </w:t>
            </w:r>
            <w:r>
              <w:rPr>
                <w:b/>
              </w:rPr>
              <w:t>-</w:t>
            </w:r>
            <w:sdt>
              <w:sdtPr>
                <w:rPr>
                  <w:b/>
                </w:rPr>
                <w:alias w:val="Tittel"/>
                <w:tag w:val="Tittel"/>
                <w:id w:val="-1454546661"/>
                <w:placeholder>
                  <w:docPart w:val="E7F022376F6A4938924849B96924E452"/>
                </w:placeholder>
                <w:dataBinding w:xpath="/root[1]/tittel[1]" w:storeItemID="{0F9B369B-CCEA-4D8F-9E4F-1534FE2AD680}"/>
                <w:text w:multiLine="1"/>
              </w:sdtPr>
              <w:sdtEndPr/>
              <w:sdtContent>
                <w:r w:rsidR="003E72C6" w:rsidRPr="003E72C6">
                  <w:rPr>
                    <w:b/>
                  </w:rPr>
                  <w:t xml:space="preserve"> </w:t>
                </w:r>
                <w:r w:rsidR="00D83770">
                  <w:rPr>
                    <w:b/>
                  </w:rPr>
                  <w:t xml:space="preserve">Plan for </w:t>
                </w:r>
                <w:r w:rsidR="003373EE">
                  <w:rPr>
                    <w:b/>
                  </w:rPr>
                  <w:t>renhold av trafikkareal og vegområde</w:t>
                </w:r>
              </w:sdtContent>
            </w:sdt>
          </w:p>
        </w:tc>
      </w:tr>
    </w:tbl>
    <w:p w14:paraId="174FD374" w14:textId="51CB0C08" w:rsidR="00476128" w:rsidRPr="003C2C69" w:rsidRDefault="00FE7EEE" w:rsidP="00476128">
      <w:pPr>
        <w:ind w:left="0"/>
        <w:rPr>
          <w:rFonts w:eastAsia="Calibri" w:cs="Calibri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4" behindDoc="0" locked="0" layoutInCell="1" allowOverlap="1" wp14:anchorId="27F1ED9F" wp14:editId="1A8D1912">
            <wp:simplePos x="0" y="0"/>
            <wp:positionH relativeFrom="margin">
              <wp:posOffset>-104775</wp:posOffset>
            </wp:positionH>
            <wp:positionV relativeFrom="topMargin">
              <wp:posOffset>521970</wp:posOffset>
            </wp:positionV>
            <wp:extent cx="1625600" cy="506264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go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50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2C69" w:rsidRPr="003C2C69">
        <w:rPr>
          <w:b/>
          <w:sz w:val="28"/>
          <w:szCs w:val="30"/>
          <w:lang w:eastAsia="nb-NO"/>
        </w:rPr>
        <w:t xml:space="preserve">Driftskontrakt veg – </w:t>
      </w:r>
      <w:r w:rsidR="00952FE6">
        <w:rPr>
          <w:b/>
          <w:sz w:val="28"/>
          <w:szCs w:val="30"/>
          <w:lang w:eastAsia="nb-NO"/>
        </w:rPr>
        <w:t>3406 Solør 2027-2033</w:t>
      </w:r>
    </w:p>
    <w:sdt>
      <w:sdtPr>
        <w:id w:val="948745477"/>
        <w:docPartObj>
          <w:docPartGallery w:val="Cover Pages"/>
          <w:docPartUnique/>
        </w:docPartObj>
      </w:sdtPr>
      <w:sdtEndPr/>
      <w:sdtContent>
        <w:p w14:paraId="178478B2" w14:textId="64085DBD" w:rsidR="004D577D" w:rsidRPr="00744832" w:rsidRDefault="004D577D" w:rsidP="007821C8">
          <w:pPr>
            <w:ind w:left="0"/>
            <w:rPr>
              <w:b/>
              <w:color w:val="FF0000"/>
            </w:rPr>
          </w:pPr>
        </w:p>
        <w:sdt>
          <w:sdtPr>
            <w:id w:val="-1441446914"/>
            <w:lock w:val="contentLocked"/>
            <w:placeholder>
              <w:docPart w:val="4B57A7310A9940DDAF1AB2A70CC3F5B0"/>
            </w:placeholder>
            <w:group/>
          </w:sdtPr>
          <w:sdtEndPr/>
          <w:sdtContent>
            <w:p w14:paraId="501709F9" w14:textId="77777777" w:rsidR="007D3CCD" w:rsidRDefault="007D3CCD">
              <w:r>
                <w:rPr>
                  <w:noProof/>
                </w:rPr>
                <w:drawing>
                  <wp:anchor distT="0" distB="0" distL="114300" distR="114300" simplePos="0" relativeHeight="251658242" behindDoc="1" locked="0" layoutInCell="1" allowOverlap="1" wp14:anchorId="609DE5CF" wp14:editId="2486176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3124200</wp:posOffset>
                    </wp:positionV>
                    <wp:extent cx="7563600" cy="7569437"/>
                    <wp:effectExtent l="0" t="0" r="0" b="0"/>
                    <wp:wrapNone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forside.emf"/>
                            <pic:cNvPicPr/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563600" cy="756943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sdtContent>
        </w:sdt>
      </w:sdtContent>
    </w:sdt>
    <w:p w14:paraId="1EE66FF9" w14:textId="77777777" w:rsidR="00B758E5" w:rsidRDefault="00B758E5"/>
    <w:p w14:paraId="0962671F" w14:textId="77777777" w:rsidR="00C75825" w:rsidRDefault="00DB0D1A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73BD4A1" wp14:editId="5D591002">
                <wp:simplePos x="0" y="0"/>
                <wp:positionH relativeFrom="column">
                  <wp:posOffset>2108584</wp:posOffset>
                </wp:positionH>
                <wp:positionV relativeFrom="page">
                  <wp:posOffset>808074</wp:posOffset>
                </wp:positionV>
                <wp:extent cx="3836035" cy="313690"/>
                <wp:effectExtent l="0" t="0" r="12065" b="1016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6035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9BCC" w14:textId="017C51CA" w:rsidR="00F82443" w:rsidRDefault="00B21F90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sdt>
                              <w:sdtPr>
                                <w:rPr>
                                  <w:b/>
                                  <w:lang w:val="nn-NO"/>
                                </w:rPr>
                                <w:alias w:val="Dokumenttype"/>
                                <w:tag w:val="Dokumenttype"/>
                                <w:id w:val="-203637946"/>
                                <w:placeholder>
                                  <w:docPart w:val="D4D85E9FC9F44B7BA2DA5C1D70089254"/>
                                </w:placeholder>
                                <w:dataBinding w:xpath="/root[1]/doktyp[1]" w:storeItemID="{0F9B369B-CCEA-4D8F-9E4F-1534FE2AD680}"/>
                                <w:text w:multiLine="1"/>
                              </w:sdtPr>
                              <w:sdtEndPr/>
                              <w:sdtContent>
                                <w:r w:rsidR="00F82443">
                                  <w:rPr>
                                    <w:b/>
                                    <w:lang w:val="nn-NO"/>
                                  </w:rPr>
                                  <w:t>Planer</w:t>
                                </w:r>
                              </w:sdtContent>
                            </w:sdt>
                          </w:p>
                          <w:p w14:paraId="66547B41" w14:textId="3128809E" w:rsidR="00F82443" w:rsidRPr="00FA0701" w:rsidRDefault="00F82443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lang w:val="nn-NO"/>
                              </w:rPr>
                              <w:t xml:space="preserve">Dato: </w:t>
                            </w:r>
                            <w:r w:rsidR="00952FE6">
                              <w:rPr>
                                <w:b/>
                                <w:lang w:val="nn-NO"/>
                              </w:rPr>
                              <w:t>02.09.2026</w:t>
                            </w:r>
                          </w:p>
                          <w:p w14:paraId="14A69AF9" w14:textId="4F0B0BAC" w:rsidR="00F82443" w:rsidRPr="00FA0701" w:rsidRDefault="00F82443" w:rsidP="00D276E8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D4A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66.05pt;margin-top:63.65pt;width:302.05pt;height:24.7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" filled="f" stroked="f">
                <v:textbox style="mso-fit-shape-to-text:t" inset="0,0,0,0">
                  <w:txbxContent>
                    <w:p w14:paraId="75CB9BCC" w14:textId="017C51CA" w:rsidR="00F82443" w:rsidRDefault="00B21F90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sdt>
                        <w:sdtPr>
                          <w:rPr>
                            <w:b/>
                            <w:lang w:val="nn-NO"/>
                          </w:rPr>
                          <w:alias w:val="Dokumenttype"/>
                          <w:tag w:val="Dokumenttype"/>
                          <w:id w:val="-203637946"/>
                          <w:placeholder>
                            <w:docPart w:val="D4D85E9FC9F44B7BA2DA5C1D70089254"/>
                          </w:placeholder>
                          <w:dataBinding w:xpath="/root[1]/doktyp[1]" w:storeItemID="{0F9B369B-CCEA-4D8F-9E4F-1534FE2AD680}"/>
                          <w:text w:multiLine="1"/>
                        </w:sdtPr>
                        <w:sdtEndPr/>
                        <w:sdtContent>
                          <w:r w:rsidR="00F82443">
                            <w:rPr>
                              <w:b/>
                              <w:lang w:val="nn-NO"/>
                            </w:rPr>
                            <w:t>Planer</w:t>
                          </w:r>
                        </w:sdtContent>
                      </w:sdt>
                    </w:p>
                    <w:p w14:paraId="66547B41" w14:textId="3128809E" w:rsidR="00F82443" w:rsidRPr="00FA0701" w:rsidRDefault="00F82443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r>
                        <w:rPr>
                          <w:b/>
                          <w:lang w:val="nn-NO"/>
                        </w:rPr>
                        <w:t xml:space="preserve">Dato: </w:t>
                      </w:r>
                      <w:r w:rsidR="00952FE6">
                        <w:rPr>
                          <w:b/>
                          <w:lang w:val="nn-NO"/>
                        </w:rPr>
                        <w:t>02.09.2026</w:t>
                      </w:r>
                    </w:p>
                    <w:p w14:paraId="14A69AF9" w14:textId="4F0B0BAC" w:rsidR="00F82443" w:rsidRPr="00FA0701" w:rsidRDefault="00F82443" w:rsidP="00D276E8">
                      <w:pPr>
                        <w:jc w:val="right"/>
                        <w:rPr>
                          <w:b/>
                          <w:lang w:val="nn-NO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1AC490" w14:textId="77777777" w:rsidR="00FA311A" w:rsidRDefault="00FA311A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24"/>
          <w:szCs w:val="32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0"/>
          <w:lang w:eastAsia="en-US"/>
        </w:rPr>
        <w:id w:val="-19419828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CC03142" w14:textId="77777777" w:rsidR="00C21474" w:rsidRDefault="00C21474" w:rsidP="00E63340">
          <w:pPr>
            <w:pStyle w:val="Overskriftforinnholdsfortegnelse"/>
            <w:spacing w:before="120" w:after="120" w:line="240" w:lineRule="auto"/>
          </w:pPr>
          <w:r>
            <w:t>Innhold</w:t>
          </w:r>
        </w:p>
        <w:p w14:paraId="526FEB94" w14:textId="4BDBAD78" w:rsidR="00800455" w:rsidRDefault="00C2147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239678773" w:history="1">
            <w:r w:rsidR="00800455" w:rsidRPr="006F1F43">
              <w:rPr>
                <w:rStyle w:val="Hyperkobling"/>
              </w:rPr>
              <w:t>P7-1-Referanser</w:t>
            </w:r>
            <w:r w:rsidR="00800455">
              <w:rPr>
                <w:webHidden/>
              </w:rPr>
              <w:tab/>
            </w:r>
            <w:r w:rsidR="00800455">
              <w:rPr>
                <w:webHidden/>
              </w:rPr>
              <w:fldChar w:fldCharType="begin"/>
            </w:r>
            <w:r w:rsidR="00800455">
              <w:rPr>
                <w:webHidden/>
              </w:rPr>
              <w:instrText xml:space="preserve"> PAGEREF _Toc239678773 \h </w:instrText>
            </w:r>
            <w:r w:rsidR="00800455">
              <w:rPr>
                <w:webHidden/>
              </w:rPr>
            </w:r>
            <w:r w:rsidR="00800455">
              <w:rPr>
                <w:webHidden/>
              </w:rPr>
              <w:fldChar w:fldCharType="separate"/>
            </w:r>
            <w:r w:rsidR="00800455">
              <w:rPr>
                <w:webHidden/>
              </w:rPr>
              <w:t>2</w:t>
            </w:r>
            <w:r w:rsidR="00800455">
              <w:rPr>
                <w:webHidden/>
              </w:rPr>
              <w:fldChar w:fldCharType="end"/>
            </w:r>
          </w:hyperlink>
        </w:p>
        <w:p w14:paraId="2AAD6089" w14:textId="5BFFD487" w:rsidR="00800455" w:rsidRDefault="00800455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74" w:history="1">
            <w:r w:rsidRPr="006F1F43">
              <w:rPr>
                <w:rStyle w:val="Hyperkobling"/>
              </w:rPr>
              <w:t>P7-2-Renhold av trafikkareal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85D4474" w14:textId="27725D6E" w:rsidR="00800455" w:rsidRDefault="00800455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75" w:history="1">
            <w:r w:rsidRPr="006F1F43">
              <w:rPr>
                <w:rStyle w:val="Hyperkobling"/>
              </w:rPr>
              <w:t>P7-3-Renhold av skilt og kantstolper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0D180A6F" w14:textId="166A63BD" w:rsidR="00800455" w:rsidRDefault="00800455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76" w:history="1">
            <w:r w:rsidRPr="006F1F43">
              <w:rPr>
                <w:rStyle w:val="Hyperkobling"/>
              </w:rPr>
              <w:t>P7-4-Renhold av tunnel og tunnelutstyr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E54F433" w14:textId="1555ED08" w:rsidR="00800455" w:rsidRDefault="00800455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77" w:history="1">
            <w:r w:rsidRPr="006F1F43">
              <w:rPr>
                <w:rStyle w:val="Hyperkobling"/>
              </w:rPr>
              <w:t>P7-5-Renhold av bruer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C294B5A" w14:textId="038DFAD6" w:rsidR="00800455" w:rsidRDefault="00800455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78" w:history="1">
            <w:r w:rsidRPr="006F1F43">
              <w:rPr>
                <w:rStyle w:val="Hyperkobling"/>
              </w:rPr>
              <w:t>P7-6-Renhold av støyskjermer, murer, leskur, trafikkøyer, underganger, rasteplassutstyr, o.l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73C9B3A" w14:textId="4279A751" w:rsidR="00800455" w:rsidRDefault="00800455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79" w:history="1">
            <w:r w:rsidRPr="006F1F43">
              <w:rPr>
                <w:rStyle w:val="Hyperkobling"/>
              </w:rPr>
              <w:t>P7-7-Plukking av avfall og tømming av avfallsbeholdere/-containere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B1BF09D" w14:textId="43264EC6" w:rsidR="00800455" w:rsidRDefault="00800455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678780" w:history="1">
            <w:r w:rsidRPr="006F1F43">
              <w:rPr>
                <w:rStyle w:val="Hyperkobling"/>
              </w:rPr>
              <w:t>P7-8-Overvåking av luftforurensing og svevestøv i byområder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_Toc239678780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F1461F9" w14:textId="19EA8A22" w:rsidR="00FA311A" w:rsidRDefault="00C21474" w:rsidP="0048053C">
          <w:pPr>
            <w:spacing w:after="12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26D2CB17" w14:textId="1FBB8458" w:rsidR="00474315" w:rsidRDefault="00864538" w:rsidP="00F2470A">
      <w:pPr>
        <w:ind w:left="0"/>
        <w:sectPr w:rsidR="00474315" w:rsidSect="006209FF">
          <w:headerReference w:type="default" r:id="rId14"/>
          <w:headerReference w:type="first" r:id="rId15"/>
          <w:footerReference w:type="first" r:id="rId16"/>
          <w:pgSz w:w="11907" w:h="16840" w:code="9"/>
          <w:pgMar w:top="2240" w:right="1418" w:bottom="1843" w:left="1418" w:header="720" w:footer="669" w:gutter="0"/>
          <w:pgNumType w:start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EC399" w14:textId="77777777" w:rsidR="00F82443" w:rsidRPr="000B3F3E" w:rsidRDefault="00F82443" w:rsidP="00D3005D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0FAB" id="Text Box 3" o:spid="_x0000_s1027" type="#_x0000_t202" style="position:absolute;margin-left:31pt;margin-top:694.2pt;width:315.25pt;height:37.8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" filled="f" stroked="f">
                <v:textbox inset="0,0,0,0">
                  <w:txbxContent>
                    <w:p w14:paraId="740EC399" w14:textId="77777777" w:rsidR="00F82443" w:rsidRPr="000B3F3E" w:rsidRDefault="00F82443" w:rsidP="00D3005D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2A73092" w14:textId="04CDCD88" w:rsidR="00A513EA" w:rsidRPr="00E4452E" w:rsidRDefault="008232E8" w:rsidP="00A513EA">
      <w:pPr>
        <w:pStyle w:val="Overskrift2"/>
      </w:pPr>
      <w:bookmarkStart w:id="0" w:name="_Toc29137926"/>
      <w:bookmarkStart w:id="1" w:name="_Hlk25882874"/>
      <w:bookmarkStart w:id="2" w:name="_Toc239678773"/>
      <w:r>
        <w:lastRenderedPageBreak/>
        <w:t>P</w:t>
      </w:r>
      <w:r w:rsidR="003373EE">
        <w:t>7</w:t>
      </w:r>
      <w:r>
        <w:t>-1</w:t>
      </w:r>
      <w:r w:rsidR="001D2883" w:rsidRPr="00E4452E">
        <w:t>-</w:t>
      </w:r>
      <w:bookmarkEnd w:id="0"/>
      <w:r w:rsidR="004E0EAE" w:rsidRPr="00E4452E">
        <w:t>Referanser</w:t>
      </w:r>
      <w:bookmarkEnd w:id="2"/>
    </w:p>
    <w:p w14:paraId="547840ED" w14:textId="2F149732" w:rsidR="0083128E" w:rsidRPr="00E4452E" w:rsidRDefault="00E4452E" w:rsidP="0083128E">
      <w:pPr>
        <w:rPr>
          <w:szCs w:val="22"/>
        </w:rPr>
      </w:pPr>
      <w:bookmarkStart w:id="3" w:name="_Hlk31995934"/>
      <w:bookmarkEnd w:id="1"/>
      <w:r>
        <w:rPr>
          <w:szCs w:val="22"/>
        </w:rPr>
        <w:t xml:space="preserve">Kontraktens kap. </w:t>
      </w:r>
      <w:r w:rsidRPr="00E4452E">
        <w:rPr>
          <w:szCs w:val="22"/>
        </w:rPr>
        <w:t>C2-17.</w:t>
      </w:r>
      <w:r w:rsidR="00462D8E">
        <w:rPr>
          <w:szCs w:val="22"/>
        </w:rPr>
        <w:t>5</w:t>
      </w:r>
      <w:r w:rsidR="003373EE">
        <w:rPr>
          <w:szCs w:val="22"/>
        </w:rPr>
        <w:t>7</w:t>
      </w:r>
    </w:p>
    <w:bookmarkEnd w:id="3"/>
    <w:p w14:paraId="29563E3B" w14:textId="37A476D9" w:rsidR="0083128E" w:rsidRDefault="00E4452E" w:rsidP="0083128E">
      <w:pPr>
        <w:rPr>
          <w:szCs w:val="22"/>
        </w:rPr>
      </w:pPr>
      <w:r>
        <w:rPr>
          <w:szCs w:val="22"/>
        </w:rPr>
        <w:t xml:space="preserve">Alle planer skal gjennomgås </w:t>
      </w:r>
      <w:r w:rsidR="003E5EEB">
        <w:rPr>
          <w:szCs w:val="22"/>
        </w:rPr>
        <w:t>og det</w:t>
      </w:r>
      <w:r w:rsidR="00AC2A1A">
        <w:rPr>
          <w:szCs w:val="22"/>
        </w:rPr>
        <w:t xml:space="preserve"> skal</w:t>
      </w:r>
      <w:r>
        <w:rPr>
          <w:szCs w:val="22"/>
        </w:rPr>
        <w:t xml:space="preserve"> </w:t>
      </w:r>
      <w:r w:rsidR="0049713A">
        <w:rPr>
          <w:szCs w:val="22"/>
        </w:rPr>
        <w:t xml:space="preserve">være </w:t>
      </w:r>
      <w:proofErr w:type="gramStart"/>
      <w:r w:rsidR="0049713A">
        <w:rPr>
          <w:szCs w:val="22"/>
        </w:rPr>
        <w:t>fokus</w:t>
      </w:r>
      <w:proofErr w:type="gramEnd"/>
      <w:r w:rsidR="0049713A">
        <w:rPr>
          <w:szCs w:val="22"/>
        </w:rPr>
        <w:t xml:space="preserve"> på </w:t>
      </w:r>
      <w:r w:rsidR="00510312" w:rsidRPr="00510312">
        <w:rPr>
          <w:szCs w:val="22"/>
        </w:rPr>
        <w:t>optimaliserende tiltak for å bedre utførelse eller planene</w:t>
      </w:r>
      <w:r w:rsidR="00510312">
        <w:rPr>
          <w:szCs w:val="22"/>
        </w:rPr>
        <w:t>,</w:t>
      </w:r>
      <w:r w:rsidR="00683CA8">
        <w:rPr>
          <w:szCs w:val="22"/>
        </w:rPr>
        <w:t xml:space="preserve"> jf. kap. </w:t>
      </w:r>
      <w:r w:rsidR="00510312">
        <w:rPr>
          <w:szCs w:val="22"/>
        </w:rPr>
        <w:t>C2</w:t>
      </w:r>
      <w:r w:rsidR="00CF2D41">
        <w:rPr>
          <w:szCs w:val="22"/>
        </w:rPr>
        <w:t>-</w:t>
      </w:r>
      <w:r w:rsidR="00510312">
        <w:rPr>
          <w:szCs w:val="22"/>
        </w:rPr>
        <w:t>10</w:t>
      </w:r>
      <w:r w:rsidR="00192C84">
        <w:rPr>
          <w:szCs w:val="22"/>
        </w:rPr>
        <w:t>.</w:t>
      </w:r>
      <w:r w:rsidR="006E5975">
        <w:rPr>
          <w:szCs w:val="22"/>
        </w:rPr>
        <w:t>2 og C2-10.3</w:t>
      </w:r>
      <w:r w:rsidR="00212E8A">
        <w:rPr>
          <w:szCs w:val="22"/>
        </w:rPr>
        <w:t>.</w:t>
      </w:r>
    </w:p>
    <w:p w14:paraId="52D194FD" w14:textId="77777777" w:rsidR="00680D38" w:rsidRPr="0083128E" w:rsidRDefault="00680D38" w:rsidP="0083128E">
      <w:pPr>
        <w:rPr>
          <w:szCs w:val="22"/>
        </w:rPr>
      </w:pPr>
    </w:p>
    <w:p w14:paraId="02F6887E" w14:textId="789CBF67" w:rsidR="00E51D6C" w:rsidRDefault="00E51D6C" w:rsidP="00E51D6C">
      <w:pPr>
        <w:pStyle w:val="Overskrift2"/>
      </w:pPr>
      <w:bookmarkStart w:id="4" w:name="_Toc239678774"/>
      <w:r>
        <w:t>P7-2-</w:t>
      </w:r>
      <w:r w:rsidRPr="00482391">
        <w:t>Renhold av trafikkareal</w:t>
      </w:r>
      <w:bookmarkEnd w:id="4"/>
    </w:p>
    <w:p w14:paraId="6844CAA8" w14:textId="77777777" w:rsidR="00F05FC6" w:rsidRDefault="00F05FC6" w:rsidP="007F389E"/>
    <w:p w14:paraId="63AA2CBB" w14:textId="52B797BB" w:rsidR="00FB5EBF" w:rsidRDefault="00EC01C4" w:rsidP="007F389E">
      <w:r>
        <w:t>Prioritert rekkefølge</w:t>
      </w:r>
      <w:r w:rsidR="00DE48C2">
        <w:t xml:space="preserve"> dersom forholdene ligger til rette for start av aktiviteten</w:t>
      </w:r>
      <w:r>
        <w:t>:</w:t>
      </w:r>
    </w:p>
    <w:p w14:paraId="46A1610B" w14:textId="2BDA53ED" w:rsidR="00EC01C4" w:rsidRDefault="00EC01C4" w:rsidP="00EC01C4">
      <w:pPr>
        <w:pStyle w:val="Listeavsnitt"/>
        <w:numPr>
          <w:ilvl w:val="0"/>
          <w:numId w:val="39"/>
        </w:numPr>
      </w:pPr>
      <w:r>
        <w:t>Sentrumsområder med høy ÅDT</w:t>
      </w:r>
      <w:r w:rsidR="00291A39">
        <w:t xml:space="preserve"> og støvutfordringer</w:t>
      </w:r>
    </w:p>
    <w:p w14:paraId="05D90D8F" w14:textId="63AC5CD0" w:rsidR="00EC01C4" w:rsidRDefault="00291A39" w:rsidP="00EC01C4">
      <w:pPr>
        <w:pStyle w:val="Listeavsnitt"/>
        <w:numPr>
          <w:ilvl w:val="0"/>
          <w:numId w:val="39"/>
        </w:numPr>
      </w:pPr>
      <w:r>
        <w:t>Gang- og sykkelveger med mange brukere</w:t>
      </w:r>
    </w:p>
    <w:p w14:paraId="56C877E4" w14:textId="05985D74" w:rsidR="00291A39" w:rsidRDefault="006B13C5" w:rsidP="00EC01C4">
      <w:pPr>
        <w:pStyle w:val="Listeavsnitt"/>
        <w:numPr>
          <w:ilvl w:val="0"/>
          <w:numId w:val="39"/>
        </w:numPr>
      </w:pPr>
      <w:r>
        <w:t>Tettbebygd strøk</w:t>
      </w:r>
    </w:p>
    <w:p w14:paraId="154E7BA1" w14:textId="010FA6F0" w:rsidR="006B13C5" w:rsidRDefault="006B13C5" w:rsidP="00EC01C4">
      <w:pPr>
        <w:pStyle w:val="Listeavsnitt"/>
        <w:numPr>
          <w:ilvl w:val="0"/>
          <w:numId w:val="39"/>
        </w:numPr>
      </w:pPr>
      <w:r>
        <w:t>Øvrig vegnett</w:t>
      </w:r>
    </w:p>
    <w:p w14:paraId="5083FA76" w14:textId="720A6E5D" w:rsidR="003065FB" w:rsidRDefault="003065FB" w:rsidP="00F75673">
      <w:pPr>
        <w:spacing w:before="0"/>
      </w:pPr>
      <w:r>
        <w:t xml:space="preserve">Det skal i tillegg vektlegges rasjonell drift når </w:t>
      </w:r>
      <w:r w:rsidR="009D3E23">
        <w:t>prosessen utføres.</w:t>
      </w:r>
    </w:p>
    <w:p w14:paraId="61D67F3A" w14:textId="77777777" w:rsidR="00DA06CD" w:rsidRDefault="00DA06CD" w:rsidP="00F75673">
      <w:pPr>
        <w:spacing w:before="0"/>
        <w:ind w:left="0"/>
      </w:pPr>
    </w:p>
    <w:p w14:paraId="1C04D399" w14:textId="3F26770C" w:rsidR="00DA06CD" w:rsidRDefault="00DA06CD" w:rsidP="00F75673">
      <w:pPr>
        <w:spacing w:before="0"/>
      </w:pPr>
      <w:r>
        <w:t>Plan for renhold</w:t>
      </w:r>
      <w:r w:rsidR="0000459C">
        <w:t xml:space="preserve"> </w:t>
      </w:r>
      <w:r>
        <w:t xml:space="preserve">skal utarbeides i samråd med byggherren. </w:t>
      </w:r>
    </w:p>
    <w:p w14:paraId="00365241" w14:textId="77777777" w:rsidR="00DA06CD" w:rsidRDefault="00DA06CD" w:rsidP="0000459C">
      <w:pPr>
        <w:spacing w:before="0"/>
      </w:pPr>
    </w:p>
    <w:p w14:paraId="3EFE2788" w14:textId="77777777" w:rsidR="00DA06CD" w:rsidRPr="005165B2" w:rsidRDefault="00DA06CD" w:rsidP="0000459C">
      <w:pPr>
        <w:spacing w:before="0"/>
        <w:rPr>
          <w:bCs/>
        </w:rPr>
      </w:pPr>
      <w:r w:rsidRPr="005165B2">
        <w:rPr>
          <w:bCs/>
        </w:rPr>
        <w:t>Planen skal bl.a. beskrive og presentere</w:t>
      </w:r>
    </w:p>
    <w:p w14:paraId="373F74C9" w14:textId="77777777" w:rsidR="00DA06CD" w:rsidRPr="00482391" w:rsidRDefault="00DA06CD" w:rsidP="0000459C">
      <w:pPr>
        <w:pStyle w:val="Listeavsnitt"/>
        <w:numPr>
          <w:ilvl w:val="0"/>
          <w:numId w:val="40"/>
        </w:numPr>
        <w:ind w:left="2034"/>
      </w:pPr>
      <w:r w:rsidRPr="00482391">
        <w:t>Planlagt aktivitet med tidspunkt og sted for utførelse</w:t>
      </w:r>
    </w:p>
    <w:p w14:paraId="187005DC" w14:textId="77777777" w:rsidR="00DA06CD" w:rsidRPr="00482391" w:rsidRDefault="00DA06CD" w:rsidP="0000459C">
      <w:pPr>
        <w:pStyle w:val="Listeavsnitt"/>
        <w:numPr>
          <w:ilvl w:val="0"/>
          <w:numId w:val="40"/>
        </w:numPr>
        <w:ind w:left="2034"/>
      </w:pPr>
      <w:r w:rsidRPr="00482391">
        <w:t>Omfang og mengde som skal utføres</w:t>
      </w:r>
    </w:p>
    <w:p w14:paraId="1C9D7D4D" w14:textId="77777777" w:rsidR="00DA06CD" w:rsidRDefault="00DA06CD" w:rsidP="0000459C">
      <w:pPr>
        <w:pStyle w:val="Listeavsnitt"/>
        <w:numPr>
          <w:ilvl w:val="0"/>
          <w:numId w:val="40"/>
        </w:numPr>
        <w:ind w:left="2034"/>
      </w:pPr>
      <w:r w:rsidRPr="00482391">
        <w:t>Ressurser, mannskap, maskiner</w:t>
      </w:r>
      <w:r>
        <w:t xml:space="preserve"> </w:t>
      </w:r>
      <w:r w:rsidRPr="00482391">
        <w:t>og utstyr som skal brukes til de ulike aktiviteter</w:t>
      </w:r>
    </w:p>
    <w:p w14:paraId="27C0180D" w14:textId="752D56EB" w:rsidR="00BA41B4" w:rsidRDefault="00BA41B4" w:rsidP="0000459C">
      <w:pPr>
        <w:pStyle w:val="Listeavsnitt"/>
        <w:numPr>
          <w:ilvl w:val="0"/>
          <w:numId w:val="40"/>
        </w:numPr>
        <w:ind w:left="2034"/>
      </w:pPr>
      <w:r>
        <w:t xml:space="preserve">Prioriterte strekninger </w:t>
      </w:r>
    </w:p>
    <w:p w14:paraId="0A41E886" w14:textId="524AEC69" w:rsidR="008967A6" w:rsidRDefault="008967A6" w:rsidP="0000459C">
      <w:pPr>
        <w:pStyle w:val="Listeavsnitt"/>
        <w:numPr>
          <w:ilvl w:val="0"/>
          <w:numId w:val="40"/>
        </w:numPr>
        <w:ind w:left="2034"/>
      </w:pPr>
      <w:r>
        <w:t>Strekninger hvor det er behov for oppsamling av feiemasser</w:t>
      </w:r>
    </w:p>
    <w:p w14:paraId="0506BD07" w14:textId="4F83BF9D" w:rsidR="0000459C" w:rsidRDefault="00A80AE8" w:rsidP="0000459C">
      <w:pPr>
        <w:pStyle w:val="Listeavsnitt"/>
        <w:numPr>
          <w:ilvl w:val="0"/>
          <w:numId w:val="40"/>
        </w:numPr>
        <w:ind w:left="2034"/>
      </w:pPr>
      <w:r>
        <w:t>H</w:t>
      </w:r>
      <w:r w:rsidR="00BB4722">
        <w:t>åndtering</w:t>
      </w:r>
      <w:r w:rsidR="00411A11">
        <w:t xml:space="preserve"> av feiemasser</w:t>
      </w:r>
    </w:p>
    <w:p w14:paraId="5B3F1D7A" w14:textId="6BBA3EBA" w:rsidR="005458A4" w:rsidRDefault="005458A4" w:rsidP="0000459C">
      <w:pPr>
        <w:pStyle w:val="Listeavsnitt"/>
        <w:numPr>
          <w:ilvl w:val="0"/>
          <w:numId w:val="40"/>
        </w:numPr>
        <w:ind w:left="2034"/>
      </w:pPr>
      <w:r>
        <w:t>Tiltak ved behov for støvdemping</w:t>
      </w:r>
    </w:p>
    <w:p w14:paraId="38B4327F" w14:textId="77777777" w:rsidR="00802935" w:rsidRPr="00482391" w:rsidRDefault="00802935" w:rsidP="00802935">
      <w:pPr>
        <w:pStyle w:val="Listeavsnitt"/>
        <w:numPr>
          <w:ilvl w:val="0"/>
          <w:numId w:val="0"/>
        </w:numPr>
        <w:ind w:left="2034"/>
      </w:pPr>
    </w:p>
    <w:p w14:paraId="46DEEAAB" w14:textId="3B3E9A14" w:rsidR="00E51D6C" w:rsidRDefault="00E51D6C" w:rsidP="00E51D6C">
      <w:pPr>
        <w:pStyle w:val="Overskrift2"/>
      </w:pPr>
      <w:bookmarkStart w:id="5" w:name="_Toc239678775"/>
      <w:r>
        <w:t>P7-3-</w:t>
      </w:r>
      <w:r w:rsidRPr="00482391">
        <w:t>Renhold av skilt og kantstolper</w:t>
      </w:r>
      <w:bookmarkEnd w:id="5"/>
    </w:p>
    <w:p w14:paraId="6BD599A1" w14:textId="77777777" w:rsidR="000B2BD5" w:rsidRDefault="000B2BD5" w:rsidP="000B2BD5"/>
    <w:p w14:paraId="36DAC472" w14:textId="77777777" w:rsidR="00D359C4" w:rsidRDefault="000B2BD5" w:rsidP="000B2BD5">
      <w:r>
        <w:t xml:space="preserve">Renhold av skilt og kantstolper utføres etter behov. Grunnbemanningen utfører normalt renholdet. </w:t>
      </w:r>
    </w:p>
    <w:p w14:paraId="175019B2" w14:textId="0A7686C7" w:rsidR="000B2BD5" w:rsidRDefault="002016D4" w:rsidP="000B2BD5">
      <w:r w:rsidRPr="009D4444">
        <w:t>Dersom det er beskrevet</w:t>
      </w:r>
      <w:r w:rsidR="00965B4E" w:rsidRPr="009D4444">
        <w:t xml:space="preserve"> l</w:t>
      </w:r>
      <w:r w:rsidR="000B2BD5" w:rsidRPr="009D4444">
        <w:t xml:space="preserve">astebil med skiltvasker </w:t>
      </w:r>
      <w:r w:rsidR="00965B4E" w:rsidRPr="009D4444">
        <w:t xml:space="preserve">i D1 </w:t>
      </w:r>
      <w:r w:rsidR="000B2BD5" w:rsidRPr="009D4444">
        <w:t xml:space="preserve">benyttes </w:t>
      </w:r>
      <w:r w:rsidR="00965B4E" w:rsidRPr="009D4444">
        <w:t xml:space="preserve">denne </w:t>
      </w:r>
      <w:r w:rsidR="004D1A33" w:rsidRPr="009D4444">
        <w:t xml:space="preserve">i </w:t>
      </w:r>
      <w:r w:rsidR="000B2BD5" w:rsidRPr="009D4444">
        <w:t>hovedsak på hovedveger. I tillegg bør det lages avtale med underentreprenører som kan bistå når det er større behov enn grunnbemanningen har kapasitet til.</w:t>
      </w:r>
    </w:p>
    <w:p w14:paraId="6BA9CC4D" w14:textId="6C0F9A69" w:rsidR="00B17F5C" w:rsidRDefault="00B17F5C" w:rsidP="00B17F5C"/>
    <w:p w14:paraId="65A6E46F" w14:textId="77777777" w:rsidR="001A39A3" w:rsidRPr="005165B2" w:rsidRDefault="001A39A3" w:rsidP="00CE4CAF">
      <w:pPr>
        <w:rPr>
          <w:bCs/>
        </w:rPr>
      </w:pPr>
      <w:r w:rsidRPr="005165B2">
        <w:rPr>
          <w:bCs/>
        </w:rPr>
        <w:lastRenderedPageBreak/>
        <w:t>Planen skal bl.a. beskrive og presentere</w:t>
      </w:r>
    </w:p>
    <w:p w14:paraId="780CA73C" w14:textId="6DB63221" w:rsidR="001A39A3" w:rsidRPr="00482391" w:rsidRDefault="00E106EA" w:rsidP="00CE4CAF">
      <w:pPr>
        <w:pStyle w:val="Listeavsnitt"/>
        <w:numPr>
          <w:ilvl w:val="0"/>
          <w:numId w:val="40"/>
        </w:numPr>
        <w:ind w:left="2034"/>
      </w:pPr>
      <w:r>
        <w:t>Antatt o</w:t>
      </w:r>
      <w:r w:rsidR="001A39A3" w:rsidRPr="00482391">
        <w:t>mfang og mengde som skal utføres</w:t>
      </w:r>
    </w:p>
    <w:p w14:paraId="1878B30B" w14:textId="77777777" w:rsidR="001A39A3" w:rsidRPr="00482391" w:rsidRDefault="001A39A3" w:rsidP="00CE4CAF">
      <w:pPr>
        <w:pStyle w:val="Listeavsnitt"/>
        <w:numPr>
          <w:ilvl w:val="0"/>
          <w:numId w:val="40"/>
        </w:numPr>
        <w:ind w:left="2034"/>
      </w:pPr>
      <w:r w:rsidRPr="00482391">
        <w:t>Ressurser, mannskap, maskiner</w:t>
      </w:r>
      <w:r>
        <w:t xml:space="preserve"> </w:t>
      </w:r>
      <w:r w:rsidRPr="00482391">
        <w:t>og utstyr som skal brukes til de ulike aktiviteter</w:t>
      </w:r>
    </w:p>
    <w:p w14:paraId="44F0F22E" w14:textId="2A88C5F8" w:rsidR="00AB50DD" w:rsidRDefault="00E51D6C" w:rsidP="00E51D6C">
      <w:pPr>
        <w:pStyle w:val="Overskrift2"/>
      </w:pPr>
      <w:bookmarkStart w:id="6" w:name="_Toc239678776"/>
      <w:r w:rsidRPr="00813FC7">
        <w:t>P7-4-Renhold av tunnel og tunnelutstyr</w:t>
      </w:r>
      <w:bookmarkEnd w:id="6"/>
    </w:p>
    <w:p w14:paraId="24E14070" w14:textId="77777777" w:rsidR="007A0427" w:rsidRDefault="007A0427" w:rsidP="007A0427">
      <w:pPr>
        <w:ind w:left="709"/>
      </w:pPr>
    </w:p>
    <w:p w14:paraId="64C6F364" w14:textId="77777777" w:rsidR="00973B20" w:rsidRPr="002307A1" w:rsidRDefault="00973B20" w:rsidP="007A0427">
      <w:pPr>
        <w:spacing w:before="0"/>
        <w:ind w:left="709"/>
      </w:pPr>
      <w:r w:rsidRPr="002307A1">
        <w:t>Ikke aktuelt.</w:t>
      </w:r>
    </w:p>
    <w:p w14:paraId="6A18EC88" w14:textId="77777777" w:rsidR="00973B20" w:rsidRDefault="00973B20" w:rsidP="007A0427">
      <w:pPr>
        <w:spacing w:before="0"/>
        <w:ind w:left="709"/>
        <w:rPr>
          <w:highlight w:val="lightGray"/>
        </w:rPr>
      </w:pPr>
    </w:p>
    <w:p w14:paraId="6A57F4D6" w14:textId="152C1388" w:rsidR="00EE4518" w:rsidRDefault="00E51D6C" w:rsidP="00E51D6C">
      <w:pPr>
        <w:pStyle w:val="Overskrift2"/>
      </w:pPr>
      <w:bookmarkStart w:id="7" w:name="_Toc239678777"/>
      <w:r>
        <w:t>P7-5-</w:t>
      </w:r>
      <w:r w:rsidR="00EE4518">
        <w:t>Renhold av bruer</w:t>
      </w:r>
      <w:bookmarkEnd w:id="7"/>
    </w:p>
    <w:p w14:paraId="1587B54D" w14:textId="77777777" w:rsidR="00885ACC" w:rsidRDefault="00885ACC" w:rsidP="0083611B">
      <w:pPr>
        <w:spacing w:before="0"/>
        <w:ind w:left="709"/>
        <w:rPr>
          <w:highlight w:val="lightGray"/>
        </w:rPr>
      </w:pPr>
    </w:p>
    <w:p w14:paraId="7FE815E1" w14:textId="02B5DA63" w:rsidR="0083611B" w:rsidRPr="00885ACC" w:rsidRDefault="0083611B" w:rsidP="0083611B">
      <w:pPr>
        <w:spacing w:before="0"/>
        <w:ind w:left="709"/>
      </w:pPr>
      <w:r w:rsidRPr="00885ACC">
        <w:t xml:space="preserve">Plan for renhold skal utarbeides i samråd med byggherren. </w:t>
      </w:r>
    </w:p>
    <w:p w14:paraId="059C61F0" w14:textId="77777777" w:rsidR="0083611B" w:rsidRPr="00885ACC" w:rsidRDefault="0083611B" w:rsidP="0083611B">
      <w:pPr>
        <w:spacing w:before="0"/>
        <w:ind w:left="709"/>
      </w:pPr>
    </w:p>
    <w:p w14:paraId="5B65D7C7" w14:textId="77777777" w:rsidR="0083611B" w:rsidRPr="00885ACC" w:rsidRDefault="0083611B" w:rsidP="0083611B">
      <w:pPr>
        <w:spacing w:before="0"/>
        <w:ind w:left="709"/>
        <w:rPr>
          <w:bCs/>
        </w:rPr>
      </w:pPr>
      <w:r w:rsidRPr="00885ACC">
        <w:rPr>
          <w:bCs/>
        </w:rPr>
        <w:t>Planen skal bl.a. beskrive og presentere</w:t>
      </w:r>
    </w:p>
    <w:p w14:paraId="6D13D1D8" w14:textId="77777777" w:rsidR="0083611B" w:rsidRPr="00885ACC" w:rsidRDefault="0083611B" w:rsidP="0083611B">
      <w:pPr>
        <w:pStyle w:val="Listeavsnitt"/>
        <w:numPr>
          <w:ilvl w:val="0"/>
          <w:numId w:val="40"/>
        </w:numPr>
        <w:ind w:left="2119"/>
      </w:pPr>
      <w:r w:rsidRPr="00885ACC">
        <w:t>Planlagt aktivitet med tidspunkt og sted for utførelse</w:t>
      </w:r>
    </w:p>
    <w:p w14:paraId="2C664288" w14:textId="77777777" w:rsidR="0083611B" w:rsidRPr="00885ACC" w:rsidRDefault="0083611B" w:rsidP="0083611B">
      <w:pPr>
        <w:pStyle w:val="Listeavsnitt"/>
        <w:numPr>
          <w:ilvl w:val="0"/>
          <w:numId w:val="40"/>
        </w:numPr>
        <w:ind w:left="2119"/>
      </w:pPr>
      <w:r w:rsidRPr="00885ACC">
        <w:t>Omfang og mengde som skal utføres</w:t>
      </w:r>
    </w:p>
    <w:p w14:paraId="6A132702" w14:textId="77777777" w:rsidR="0083611B" w:rsidRPr="00885ACC" w:rsidRDefault="0083611B" w:rsidP="0083611B">
      <w:pPr>
        <w:pStyle w:val="Listeavsnitt"/>
        <w:numPr>
          <w:ilvl w:val="0"/>
          <w:numId w:val="40"/>
        </w:numPr>
        <w:ind w:left="2119"/>
      </w:pPr>
      <w:r w:rsidRPr="00885ACC">
        <w:t>Ressurser, mannskap, maskiner og utstyr som skal brukes til de ulike aktiviteter</w:t>
      </w:r>
    </w:p>
    <w:p w14:paraId="18B6F476" w14:textId="77777777" w:rsidR="00D44138" w:rsidRPr="00D44138" w:rsidRDefault="00D44138" w:rsidP="00D44138"/>
    <w:p w14:paraId="7A6B263D" w14:textId="6BE3502A" w:rsidR="00E51D6C" w:rsidRDefault="00EE4518" w:rsidP="003A3DB2">
      <w:pPr>
        <w:pStyle w:val="Overskrift2"/>
        <w:spacing w:before="0"/>
      </w:pPr>
      <w:bookmarkStart w:id="8" w:name="_Toc239678778"/>
      <w:r>
        <w:t>P7-6-</w:t>
      </w:r>
      <w:r w:rsidR="00E51D6C" w:rsidRPr="00482391">
        <w:t xml:space="preserve">Renhold </w:t>
      </w:r>
      <w:r w:rsidR="00EE7983">
        <w:t xml:space="preserve">av </w:t>
      </w:r>
      <w:r w:rsidR="00C83EF4">
        <w:t>støyskjermer, murer</w:t>
      </w:r>
      <w:r w:rsidR="00E51D6C" w:rsidRPr="00482391">
        <w:t>,</w:t>
      </w:r>
      <w:r w:rsidR="00C83EF4">
        <w:t xml:space="preserve"> leskur, </w:t>
      </w:r>
      <w:r w:rsidR="00F77D45">
        <w:t xml:space="preserve">trafikkøyer, </w:t>
      </w:r>
      <w:r w:rsidR="00E51D6C" w:rsidRPr="00482391">
        <w:t>underganger</w:t>
      </w:r>
      <w:r w:rsidR="00EE7983">
        <w:t xml:space="preserve">, rasteplassutstyr, </w:t>
      </w:r>
      <w:proofErr w:type="spellStart"/>
      <w:r w:rsidR="00EE7983">
        <w:t>o.l</w:t>
      </w:r>
      <w:bookmarkEnd w:id="8"/>
      <w:proofErr w:type="spellEnd"/>
    </w:p>
    <w:p w14:paraId="221D7A98" w14:textId="77777777" w:rsidR="005E13D9" w:rsidRDefault="005E13D9" w:rsidP="005E13D9">
      <w:pPr>
        <w:spacing w:before="0"/>
        <w:ind w:left="709"/>
      </w:pPr>
    </w:p>
    <w:p w14:paraId="19006434" w14:textId="77777777" w:rsidR="005E13D9" w:rsidRDefault="005E13D9" w:rsidP="005E13D9">
      <w:pPr>
        <w:spacing w:before="0"/>
        <w:ind w:left="709"/>
      </w:pPr>
    </w:p>
    <w:p w14:paraId="6BED6E47" w14:textId="7D574BB5" w:rsidR="005E13D9" w:rsidRPr="00885ACC" w:rsidRDefault="005E13D9" w:rsidP="005E13D9">
      <w:pPr>
        <w:spacing w:before="0"/>
        <w:ind w:left="709"/>
      </w:pPr>
      <w:r w:rsidRPr="00885ACC">
        <w:t xml:space="preserve">Plan for renhold skal utarbeides i samråd med byggherren. </w:t>
      </w:r>
    </w:p>
    <w:p w14:paraId="0EAC901C" w14:textId="77777777" w:rsidR="005E13D9" w:rsidRPr="00885ACC" w:rsidRDefault="005E13D9" w:rsidP="005E13D9">
      <w:pPr>
        <w:spacing w:before="0"/>
        <w:ind w:left="709"/>
      </w:pPr>
    </w:p>
    <w:p w14:paraId="0D212E75" w14:textId="77777777" w:rsidR="005E13D9" w:rsidRPr="00885ACC" w:rsidRDefault="005E13D9" w:rsidP="005E13D9">
      <w:pPr>
        <w:spacing w:before="0"/>
        <w:ind w:left="709"/>
        <w:rPr>
          <w:bCs/>
        </w:rPr>
      </w:pPr>
      <w:r w:rsidRPr="00885ACC">
        <w:rPr>
          <w:bCs/>
        </w:rPr>
        <w:t>Planen skal bl.a. beskrive og presentere</w:t>
      </w:r>
    </w:p>
    <w:p w14:paraId="4CFFFF64" w14:textId="77777777" w:rsidR="005E13D9" w:rsidRPr="00885ACC" w:rsidRDefault="005E13D9" w:rsidP="005E13D9">
      <w:pPr>
        <w:pStyle w:val="Listeavsnitt"/>
        <w:numPr>
          <w:ilvl w:val="0"/>
          <w:numId w:val="40"/>
        </w:numPr>
        <w:ind w:left="2119"/>
      </w:pPr>
      <w:r w:rsidRPr="00885ACC">
        <w:t>Planlagt aktivitet med tidspunkt og sted for utførelse</w:t>
      </w:r>
    </w:p>
    <w:p w14:paraId="13F584B6" w14:textId="77777777" w:rsidR="005E13D9" w:rsidRPr="00885ACC" w:rsidRDefault="005E13D9" w:rsidP="005E13D9">
      <w:pPr>
        <w:pStyle w:val="Listeavsnitt"/>
        <w:numPr>
          <w:ilvl w:val="0"/>
          <w:numId w:val="40"/>
        </w:numPr>
        <w:ind w:left="2119"/>
      </w:pPr>
      <w:r w:rsidRPr="00885ACC">
        <w:t>Omfang og mengde som skal utføres</w:t>
      </w:r>
    </w:p>
    <w:p w14:paraId="4CF0E460" w14:textId="77777777" w:rsidR="005E13D9" w:rsidRPr="00885ACC" w:rsidRDefault="005E13D9" w:rsidP="005E13D9">
      <w:pPr>
        <w:pStyle w:val="Listeavsnitt"/>
        <w:numPr>
          <w:ilvl w:val="0"/>
          <w:numId w:val="40"/>
        </w:numPr>
        <w:ind w:left="2119"/>
      </w:pPr>
      <w:r w:rsidRPr="00885ACC">
        <w:t>Ressurser, mannskap, maskiner og utstyr som skal brukes til de ulike aktiviteter</w:t>
      </w:r>
    </w:p>
    <w:p w14:paraId="7BA6F3DC" w14:textId="58DA3397" w:rsidR="00E51D6C" w:rsidRDefault="00E51D6C" w:rsidP="00E51D6C">
      <w:pPr>
        <w:pStyle w:val="Overskrift2"/>
      </w:pPr>
      <w:bookmarkStart w:id="9" w:name="_Toc239678779"/>
      <w:r>
        <w:t>P7-</w:t>
      </w:r>
      <w:r w:rsidR="00EE4518">
        <w:t>7</w:t>
      </w:r>
      <w:r>
        <w:t>-</w:t>
      </w:r>
      <w:r w:rsidRPr="00482391">
        <w:t>Plukking av avfall og tømming av avfallsbeholdere/-containere</w:t>
      </w:r>
      <w:bookmarkEnd w:id="9"/>
    </w:p>
    <w:p w14:paraId="624025C1" w14:textId="17B4E713" w:rsidR="003B0308" w:rsidRDefault="003B0308" w:rsidP="003B0308"/>
    <w:p w14:paraId="620FD498" w14:textId="7C87E7AD" w:rsidR="00A0244B" w:rsidRPr="007018AA" w:rsidRDefault="00A0244B" w:rsidP="00A0244B">
      <w:pPr>
        <w:spacing w:before="0"/>
        <w:ind w:left="709"/>
        <w:rPr>
          <w:lang w:val="nn-NO"/>
        </w:rPr>
      </w:pPr>
      <w:r w:rsidRPr="007018AA">
        <w:rPr>
          <w:lang w:val="nn-NO"/>
        </w:rPr>
        <w:t xml:space="preserve">Plan skal </w:t>
      </w:r>
      <w:proofErr w:type="spellStart"/>
      <w:r w:rsidRPr="007018AA">
        <w:rPr>
          <w:lang w:val="nn-NO"/>
        </w:rPr>
        <w:t>utarbeides</w:t>
      </w:r>
      <w:proofErr w:type="spellEnd"/>
      <w:r w:rsidRPr="007018AA">
        <w:rPr>
          <w:lang w:val="nn-NO"/>
        </w:rPr>
        <w:t xml:space="preserve"> i samråd med byggherren. </w:t>
      </w:r>
    </w:p>
    <w:p w14:paraId="145BA8BB" w14:textId="77777777" w:rsidR="00A0244B" w:rsidRPr="007018AA" w:rsidRDefault="00A0244B" w:rsidP="00A0244B">
      <w:pPr>
        <w:spacing w:before="0"/>
        <w:ind w:left="709"/>
        <w:rPr>
          <w:lang w:val="nn-NO"/>
        </w:rPr>
      </w:pPr>
    </w:p>
    <w:p w14:paraId="1B64DBC9" w14:textId="77777777" w:rsidR="00A0244B" w:rsidRPr="00885ACC" w:rsidRDefault="00A0244B" w:rsidP="00A0244B">
      <w:pPr>
        <w:spacing w:before="0"/>
        <w:ind w:left="709"/>
        <w:rPr>
          <w:bCs/>
        </w:rPr>
      </w:pPr>
      <w:r w:rsidRPr="00885ACC">
        <w:rPr>
          <w:bCs/>
        </w:rPr>
        <w:t>Planen skal bl.a. beskrive og presentere</w:t>
      </w:r>
    </w:p>
    <w:p w14:paraId="07507D4C" w14:textId="77777777" w:rsidR="00A0244B" w:rsidRPr="00885ACC" w:rsidRDefault="00A0244B" w:rsidP="00A0244B">
      <w:pPr>
        <w:pStyle w:val="Listeavsnitt"/>
        <w:numPr>
          <w:ilvl w:val="0"/>
          <w:numId w:val="40"/>
        </w:numPr>
        <w:ind w:left="2119"/>
      </w:pPr>
      <w:r w:rsidRPr="00885ACC">
        <w:lastRenderedPageBreak/>
        <w:t>Planlagt aktivitet med tidspunkt og sted for utførelse</w:t>
      </w:r>
    </w:p>
    <w:p w14:paraId="35E386D4" w14:textId="77777777" w:rsidR="00A0244B" w:rsidRPr="00885ACC" w:rsidRDefault="00A0244B" w:rsidP="00A0244B">
      <w:pPr>
        <w:pStyle w:val="Listeavsnitt"/>
        <w:numPr>
          <w:ilvl w:val="0"/>
          <w:numId w:val="40"/>
        </w:numPr>
        <w:ind w:left="2119"/>
      </w:pPr>
      <w:r w:rsidRPr="00885ACC">
        <w:t>Omfang og mengde som skal utføres</w:t>
      </w:r>
    </w:p>
    <w:p w14:paraId="74B85206" w14:textId="77777777" w:rsidR="00A0244B" w:rsidRDefault="00A0244B" w:rsidP="00A0244B">
      <w:pPr>
        <w:pStyle w:val="Listeavsnitt"/>
        <w:numPr>
          <w:ilvl w:val="0"/>
          <w:numId w:val="40"/>
        </w:numPr>
        <w:ind w:left="2119"/>
      </w:pPr>
      <w:r w:rsidRPr="00885ACC">
        <w:t>Ressurser, mannskap, maskiner og utstyr som skal brukes til de ulike aktiviteter</w:t>
      </w:r>
    </w:p>
    <w:p w14:paraId="34DC99AE" w14:textId="41170A20" w:rsidR="00A0244B" w:rsidRPr="00A0244B" w:rsidRDefault="00A0244B" w:rsidP="00A0244B">
      <w:r>
        <w:t xml:space="preserve">Plassering </w:t>
      </w:r>
      <w:r w:rsidR="001C7586">
        <w:t xml:space="preserve">og bruk </w:t>
      </w:r>
      <w:r>
        <w:t>av containere må avklares i samråd med byggherre.</w:t>
      </w:r>
    </w:p>
    <w:p w14:paraId="13387ACB" w14:textId="78CB89CC" w:rsidR="00E51D6C" w:rsidRDefault="00E51D6C" w:rsidP="00E51D6C"/>
    <w:p w14:paraId="33723EF6" w14:textId="77777777" w:rsidR="00E51D6C" w:rsidRPr="00E51D6C" w:rsidRDefault="00E51D6C" w:rsidP="00E51D6C"/>
    <w:p w14:paraId="6EBDA6A6" w14:textId="27500B19" w:rsidR="00E51D6C" w:rsidRPr="002307A1" w:rsidRDefault="00E51D6C" w:rsidP="00E51D6C">
      <w:pPr>
        <w:pStyle w:val="Overskrift2"/>
      </w:pPr>
      <w:bookmarkStart w:id="10" w:name="_Toc239678780"/>
      <w:r w:rsidRPr="002307A1">
        <w:t>P7-</w:t>
      </w:r>
      <w:r w:rsidR="00EE4518" w:rsidRPr="002307A1">
        <w:t>8</w:t>
      </w:r>
      <w:r w:rsidRPr="002307A1">
        <w:t>-Overvåking av luftforurensing og svevestøv i byområder</w:t>
      </w:r>
      <w:bookmarkEnd w:id="10"/>
    </w:p>
    <w:p w14:paraId="1AEBEEE7" w14:textId="390B9E03" w:rsidR="006E6930" w:rsidRPr="002307A1" w:rsidRDefault="006E6930" w:rsidP="00B7120B">
      <w:pPr>
        <w:ind w:left="0"/>
      </w:pPr>
    </w:p>
    <w:p w14:paraId="6949B8B8" w14:textId="75517EF4" w:rsidR="001C33D9" w:rsidRPr="002307A1" w:rsidRDefault="00306E48" w:rsidP="00B7120B">
      <w:pPr>
        <w:ind w:left="0"/>
      </w:pPr>
      <w:r w:rsidRPr="002307A1">
        <w:t xml:space="preserve">Ikke aktuelt </w:t>
      </w:r>
    </w:p>
    <w:p w14:paraId="6E88EE92" w14:textId="163538D3" w:rsidR="00B1351B" w:rsidRDefault="00B1351B" w:rsidP="00B7120B">
      <w:pPr>
        <w:ind w:left="0"/>
      </w:pPr>
    </w:p>
    <w:p w14:paraId="12D1ABC8" w14:textId="10B7C2D1" w:rsidR="00B1351B" w:rsidRDefault="00B1351B" w:rsidP="00B7120B">
      <w:pPr>
        <w:ind w:left="0"/>
      </w:pPr>
    </w:p>
    <w:p w14:paraId="74B99760" w14:textId="0EF13AB5" w:rsidR="00B1351B" w:rsidRDefault="00B1351B" w:rsidP="00B7120B">
      <w:pPr>
        <w:ind w:left="0"/>
      </w:pPr>
    </w:p>
    <w:p w14:paraId="5765FCE8" w14:textId="7EA4313C" w:rsidR="00B1351B" w:rsidRDefault="00B1351B" w:rsidP="00B7120B">
      <w:pPr>
        <w:ind w:left="0"/>
      </w:pPr>
    </w:p>
    <w:p w14:paraId="7C01CCA5" w14:textId="6C14CDE6" w:rsidR="00B1351B" w:rsidRDefault="00B1351B" w:rsidP="00B7120B">
      <w:pPr>
        <w:ind w:left="0"/>
      </w:pPr>
    </w:p>
    <w:p w14:paraId="752BE969" w14:textId="30A660E6" w:rsidR="00B1351B" w:rsidRDefault="00B1351B" w:rsidP="00B7120B">
      <w:pPr>
        <w:ind w:left="0"/>
      </w:pPr>
    </w:p>
    <w:p w14:paraId="79E025DA" w14:textId="6F90E139" w:rsidR="00B1351B" w:rsidRDefault="00B1351B" w:rsidP="00B7120B">
      <w:pPr>
        <w:ind w:left="0"/>
      </w:pPr>
    </w:p>
    <w:p w14:paraId="241D4789" w14:textId="124E281E" w:rsidR="00B1351B" w:rsidRDefault="00B1351B" w:rsidP="00B7120B">
      <w:pPr>
        <w:ind w:left="0"/>
      </w:pPr>
    </w:p>
    <w:p w14:paraId="6817326E" w14:textId="2AC43010" w:rsidR="00B373EF" w:rsidRDefault="00B373EF" w:rsidP="00B7120B">
      <w:pPr>
        <w:ind w:left="0"/>
      </w:pPr>
    </w:p>
    <w:p w14:paraId="4374A610" w14:textId="77777777" w:rsidR="007F32B0" w:rsidRDefault="007F32B0" w:rsidP="00B7120B">
      <w:pPr>
        <w:ind w:left="0"/>
      </w:pPr>
    </w:p>
    <w:p w14:paraId="798E7640" w14:textId="695B747A" w:rsidR="00B373EF" w:rsidRDefault="00B373EF" w:rsidP="00B7120B">
      <w:pPr>
        <w:ind w:left="0"/>
      </w:pPr>
    </w:p>
    <w:p w14:paraId="749056A4" w14:textId="6058C81D" w:rsidR="00B373EF" w:rsidRDefault="00B373EF" w:rsidP="00B7120B">
      <w:pPr>
        <w:ind w:left="0"/>
      </w:pPr>
    </w:p>
    <w:p w14:paraId="4901E829" w14:textId="69344EC0" w:rsidR="00B373EF" w:rsidRDefault="00B373EF" w:rsidP="00B7120B">
      <w:pPr>
        <w:ind w:left="0"/>
      </w:pPr>
    </w:p>
    <w:p w14:paraId="16BDFE22" w14:textId="11CB24CA" w:rsidR="00B373EF" w:rsidRDefault="00B373EF" w:rsidP="00B7120B">
      <w:pPr>
        <w:ind w:left="0"/>
      </w:pPr>
    </w:p>
    <w:p w14:paraId="394F02F8" w14:textId="2731B6AB" w:rsidR="00B373EF" w:rsidRDefault="00B373EF" w:rsidP="00B7120B">
      <w:pPr>
        <w:ind w:left="0"/>
      </w:pPr>
    </w:p>
    <w:p w14:paraId="3939780B" w14:textId="7558079D" w:rsidR="00B373EF" w:rsidRDefault="00B373EF" w:rsidP="00B7120B">
      <w:pPr>
        <w:ind w:left="0"/>
      </w:pPr>
    </w:p>
    <w:p w14:paraId="769B4599" w14:textId="3DC9ED1A" w:rsidR="00B373EF" w:rsidRDefault="00B373EF" w:rsidP="00B7120B">
      <w:pPr>
        <w:ind w:left="0"/>
      </w:pPr>
    </w:p>
    <w:p w14:paraId="0699D54B" w14:textId="56983F5D" w:rsidR="00B373EF" w:rsidRDefault="00B373EF" w:rsidP="00B7120B">
      <w:pPr>
        <w:ind w:left="0"/>
      </w:pPr>
    </w:p>
    <w:p w14:paraId="6167E98F" w14:textId="77777777" w:rsidR="0076212C" w:rsidRDefault="0076212C" w:rsidP="00B7120B">
      <w:pPr>
        <w:ind w:left="0"/>
      </w:pPr>
    </w:p>
    <w:p w14:paraId="186A3489" w14:textId="77777777" w:rsidR="0076212C" w:rsidRDefault="0076212C" w:rsidP="00B7120B">
      <w:pPr>
        <w:ind w:left="0"/>
      </w:pPr>
    </w:p>
    <w:p w14:paraId="485A9B66" w14:textId="77777777" w:rsidR="0076212C" w:rsidRDefault="0076212C" w:rsidP="00B7120B">
      <w:pPr>
        <w:ind w:left="0"/>
      </w:pPr>
    </w:p>
    <w:p w14:paraId="5D53232A" w14:textId="77777777" w:rsidR="0076212C" w:rsidRDefault="0076212C" w:rsidP="00B7120B">
      <w:pPr>
        <w:ind w:left="0"/>
      </w:pPr>
    </w:p>
    <w:p w14:paraId="0F0D60D3" w14:textId="77777777" w:rsidR="0076212C" w:rsidRDefault="0076212C" w:rsidP="00B7120B">
      <w:pPr>
        <w:ind w:left="0"/>
      </w:pPr>
    </w:p>
    <w:p w14:paraId="5E7BBBE2" w14:textId="316C36DF" w:rsidR="0076212C" w:rsidRDefault="0076212C" w:rsidP="00B7120B">
      <w:pPr>
        <w:ind w:left="0"/>
      </w:pPr>
    </w:p>
    <w:p w14:paraId="397C61DD" w14:textId="77777777" w:rsidR="0076212C" w:rsidRDefault="0076212C" w:rsidP="00B7120B">
      <w:pPr>
        <w:ind w:left="0"/>
      </w:pPr>
    </w:p>
    <w:p w14:paraId="49875691" w14:textId="205FAEB9" w:rsidR="0076212C" w:rsidRDefault="0076212C" w:rsidP="00B7120B">
      <w:pPr>
        <w:ind w:left="0"/>
      </w:pPr>
    </w:p>
    <w:p w14:paraId="04C0C476" w14:textId="77777777" w:rsidR="0076212C" w:rsidRDefault="0076212C" w:rsidP="00B7120B">
      <w:pPr>
        <w:ind w:left="0"/>
      </w:pPr>
    </w:p>
    <w:p w14:paraId="113988FF" w14:textId="77777777" w:rsidR="0076212C" w:rsidRDefault="0076212C" w:rsidP="00B7120B">
      <w:pPr>
        <w:ind w:left="0"/>
      </w:pPr>
    </w:p>
    <w:p w14:paraId="0438E4B1" w14:textId="77777777" w:rsidR="0076212C" w:rsidRDefault="0076212C" w:rsidP="00B7120B">
      <w:pPr>
        <w:ind w:left="0"/>
      </w:pPr>
    </w:p>
    <w:p w14:paraId="386F1680" w14:textId="680776DC" w:rsidR="0076212C" w:rsidRDefault="0076212C" w:rsidP="00B7120B">
      <w:pPr>
        <w:ind w:left="0"/>
      </w:pPr>
    </w:p>
    <w:p w14:paraId="5623EBA2" w14:textId="77777777" w:rsidR="0076212C" w:rsidRDefault="0076212C" w:rsidP="00B7120B">
      <w:pPr>
        <w:ind w:left="0"/>
      </w:pPr>
    </w:p>
    <w:p w14:paraId="712FA29F" w14:textId="77777777" w:rsidR="0076212C" w:rsidRDefault="0076212C" w:rsidP="00B7120B">
      <w:pPr>
        <w:ind w:left="0"/>
      </w:pPr>
    </w:p>
    <w:p w14:paraId="4B2FE935" w14:textId="77777777" w:rsidR="0076212C" w:rsidRDefault="0076212C" w:rsidP="00B7120B">
      <w:pPr>
        <w:ind w:left="0"/>
      </w:pPr>
    </w:p>
    <w:p w14:paraId="46C7B5DD" w14:textId="3330C7CF" w:rsidR="0076212C" w:rsidRDefault="0076212C" w:rsidP="00B7120B">
      <w:pPr>
        <w:ind w:left="0"/>
      </w:pPr>
    </w:p>
    <w:p w14:paraId="79D831EE" w14:textId="77777777" w:rsidR="0076212C" w:rsidRDefault="0076212C" w:rsidP="00B7120B">
      <w:pPr>
        <w:ind w:left="0"/>
      </w:pPr>
    </w:p>
    <w:p w14:paraId="74F9E7C6" w14:textId="5C30588D" w:rsidR="0076212C" w:rsidRDefault="0076212C" w:rsidP="00B7120B">
      <w:pPr>
        <w:ind w:left="0"/>
      </w:pPr>
    </w:p>
    <w:p w14:paraId="7DB0FE21" w14:textId="23A597B5" w:rsidR="0076212C" w:rsidRDefault="0076212C" w:rsidP="00B7120B">
      <w:pPr>
        <w:ind w:left="0"/>
      </w:pPr>
    </w:p>
    <w:p w14:paraId="787E1C0F" w14:textId="5E0FCE96" w:rsidR="0076212C" w:rsidRDefault="0076212C" w:rsidP="00B7120B">
      <w:pPr>
        <w:ind w:left="0"/>
      </w:pPr>
    </w:p>
    <w:p w14:paraId="094C59E8" w14:textId="77777777" w:rsidR="0076212C" w:rsidRDefault="0076212C" w:rsidP="00B7120B">
      <w:pPr>
        <w:ind w:left="0"/>
      </w:pPr>
    </w:p>
    <w:p w14:paraId="1A5CAD45" w14:textId="77777777" w:rsidR="0076212C" w:rsidRDefault="0076212C" w:rsidP="00B7120B">
      <w:pPr>
        <w:ind w:left="0"/>
      </w:pPr>
    </w:p>
    <w:p w14:paraId="29C3B791" w14:textId="24CC1A96" w:rsidR="00B373EF" w:rsidRDefault="00B373EF" w:rsidP="00B7120B">
      <w:pPr>
        <w:ind w:left="0"/>
      </w:pPr>
    </w:p>
    <w:p w14:paraId="66719A89" w14:textId="3018E331" w:rsidR="00B373EF" w:rsidRDefault="00B373EF" w:rsidP="00B7120B">
      <w:pPr>
        <w:ind w:left="0"/>
      </w:pPr>
    </w:p>
    <w:p w14:paraId="1F437133" w14:textId="78B0DCA5" w:rsidR="00B373EF" w:rsidRDefault="00B373EF" w:rsidP="00B7120B">
      <w:pPr>
        <w:ind w:left="0"/>
      </w:pPr>
    </w:p>
    <w:p w14:paraId="1D267A6C" w14:textId="52C83E54" w:rsidR="00B373EF" w:rsidRDefault="00B373EF" w:rsidP="00B7120B">
      <w:pPr>
        <w:ind w:left="0"/>
      </w:pPr>
    </w:p>
    <w:p w14:paraId="2E8E230B" w14:textId="6B363075" w:rsidR="00B1351B" w:rsidRDefault="00B1351B" w:rsidP="00B1351B">
      <w:pPr>
        <w:ind w:left="0"/>
        <w:jc w:val="center"/>
      </w:pPr>
    </w:p>
    <w:p w14:paraId="2C77328F" w14:textId="33901F8D" w:rsidR="00B1351B" w:rsidRDefault="00B1351B" w:rsidP="00B7120B">
      <w:pPr>
        <w:ind w:left="0"/>
      </w:pPr>
    </w:p>
    <w:p w14:paraId="08523304" w14:textId="487F2FC4" w:rsidR="00B1351B" w:rsidRDefault="00B1351B" w:rsidP="00B7120B">
      <w:pPr>
        <w:ind w:left="0"/>
      </w:pPr>
    </w:p>
    <w:p w14:paraId="2E9AB655" w14:textId="18EDDFFC" w:rsidR="00B1351B" w:rsidRDefault="0076212C" w:rsidP="00B7120B">
      <w:pPr>
        <w:ind w:left="0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7FDCFDE" wp14:editId="20A8E63C">
            <wp:simplePos x="0" y="0"/>
            <wp:positionH relativeFrom="page">
              <wp:posOffset>2807454</wp:posOffset>
            </wp:positionH>
            <wp:positionV relativeFrom="page">
              <wp:posOffset>7711899</wp:posOffset>
            </wp:positionV>
            <wp:extent cx="1766438" cy="1406762"/>
            <wp:effectExtent l="0" t="0" r="5715" b="31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07 logo.e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438" cy="140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8F70BB" w14:textId="70E47D30" w:rsidR="00B1351B" w:rsidRDefault="00B1351B" w:rsidP="00B7120B">
      <w:pPr>
        <w:ind w:left="0"/>
      </w:pPr>
    </w:p>
    <w:p w14:paraId="08A390AE" w14:textId="75A92640" w:rsidR="00B1351B" w:rsidRDefault="00B1351B" w:rsidP="00B7120B">
      <w:pPr>
        <w:ind w:left="0"/>
      </w:pPr>
    </w:p>
    <w:p w14:paraId="752D55A4" w14:textId="673B6019" w:rsidR="00B1351B" w:rsidRDefault="00B1351B" w:rsidP="00B7120B">
      <w:pPr>
        <w:ind w:left="0"/>
      </w:pPr>
    </w:p>
    <w:p w14:paraId="6BE29218" w14:textId="6E0B9BF3" w:rsidR="00B1351B" w:rsidRDefault="00B1351B" w:rsidP="00B7120B">
      <w:pPr>
        <w:ind w:left="0"/>
      </w:pPr>
    </w:p>
    <w:p w14:paraId="4E6AB595" w14:textId="6EC4FC27" w:rsidR="00B1351B" w:rsidRDefault="00B1351B" w:rsidP="00B7120B">
      <w:pPr>
        <w:ind w:left="0"/>
      </w:pPr>
    </w:p>
    <w:p w14:paraId="160A5B02" w14:textId="77777777" w:rsidR="00B1351B" w:rsidRDefault="00B1351B" w:rsidP="00B7120B">
      <w:pPr>
        <w:ind w:left="0"/>
      </w:pPr>
    </w:p>
    <w:p w14:paraId="1AC3DDE7" w14:textId="77777777" w:rsidR="0076212C" w:rsidRPr="00A44E09" w:rsidRDefault="0076212C" w:rsidP="00B7120B">
      <w:pPr>
        <w:ind w:left="0"/>
      </w:pPr>
    </w:p>
    <w:sectPr w:rsidR="0076212C" w:rsidRPr="00A44E09" w:rsidSect="006209F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383" w:right="1418" w:bottom="1673" w:left="1418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6642F" w14:textId="77777777" w:rsidR="00B21F90" w:rsidRDefault="00B21F90" w:rsidP="00175380">
      <w:r>
        <w:separator/>
      </w:r>
    </w:p>
  </w:endnote>
  <w:endnote w:type="continuationSeparator" w:id="0">
    <w:p w14:paraId="1E8A366E" w14:textId="77777777" w:rsidR="00B21F90" w:rsidRDefault="00B21F90" w:rsidP="00175380">
      <w:r>
        <w:continuationSeparator/>
      </w:r>
    </w:p>
  </w:endnote>
  <w:endnote w:type="continuationNotice" w:id="1">
    <w:p w14:paraId="1BA06A7F" w14:textId="77777777" w:rsidR="00B21F90" w:rsidRDefault="00B21F90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7D6F" w14:textId="77777777" w:rsidR="00F82443" w:rsidRPr="00667F25" w:rsidRDefault="00F82443" w:rsidP="00FC12B9">
    <w:pPr>
      <w:pStyle w:val="Bunntekst"/>
      <w:rPr>
        <w:color w:val="000000" w:themeColor="text1"/>
      </w:rPr>
    </w:pP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1" behindDoc="1" locked="0" layoutInCell="1" allowOverlap="1" wp14:anchorId="5D6D306C" wp14:editId="40E776C0">
          <wp:simplePos x="0" y="0"/>
          <wp:positionH relativeFrom="page">
            <wp:posOffset>2102485</wp:posOffset>
          </wp:positionH>
          <wp:positionV relativeFrom="page">
            <wp:posOffset>10197465</wp:posOffset>
          </wp:positionV>
          <wp:extent cx="35560" cy="35560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" cy="35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0" behindDoc="1" locked="0" layoutInCell="1" allowOverlap="1" wp14:anchorId="0AC38396" wp14:editId="099BD12F">
          <wp:simplePos x="0" y="0"/>
          <wp:positionH relativeFrom="page">
            <wp:posOffset>2105025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2" behindDoc="1" locked="0" layoutInCell="1" allowOverlap="1" wp14:anchorId="39B4BAB0" wp14:editId="656AB7C5">
          <wp:simplePos x="0" y="0"/>
          <wp:positionH relativeFrom="page">
            <wp:posOffset>4883785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3" behindDoc="1" locked="0" layoutInCell="1" allowOverlap="1" wp14:anchorId="4A18E57F" wp14:editId="38290650">
          <wp:simplePos x="0" y="0"/>
          <wp:positionH relativeFrom="page">
            <wp:posOffset>3434715</wp:posOffset>
          </wp:positionH>
          <wp:positionV relativeFrom="page">
            <wp:posOffset>10197465</wp:posOffset>
          </wp:positionV>
          <wp:extent cx="36000" cy="36000"/>
          <wp:effectExtent l="0" t="0" r="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6F40" w14:textId="77777777" w:rsidR="00F82443" w:rsidRDefault="00F8244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77777777" w:rsidR="00F82443" w:rsidRPr="00677AE8" w:rsidRDefault="00F82443" w:rsidP="009E7AE1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F82443" w:rsidRDefault="00F82443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A390" w14:textId="77777777" w:rsidR="00F82443" w:rsidRDefault="00F8244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70618" w14:textId="77777777" w:rsidR="00B21F90" w:rsidRDefault="00B21F90" w:rsidP="00175380">
      <w:r>
        <w:separator/>
      </w:r>
    </w:p>
  </w:footnote>
  <w:footnote w:type="continuationSeparator" w:id="0">
    <w:p w14:paraId="54D81C25" w14:textId="77777777" w:rsidR="00B21F90" w:rsidRDefault="00B21F90" w:rsidP="00175380">
      <w:r>
        <w:continuationSeparator/>
      </w:r>
    </w:p>
  </w:footnote>
  <w:footnote w:type="continuationNotice" w:id="1">
    <w:p w14:paraId="3B9F7780" w14:textId="77777777" w:rsidR="00B21F90" w:rsidRDefault="00B21F90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7F17" w14:textId="77777777" w:rsidR="00F82443" w:rsidRDefault="00F82443">
    <w:pPr>
      <w:pStyle w:val="Topptekst"/>
    </w:pPr>
    <w:r>
      <w:rPr>
        <w:noProof/>
      </w:rPr>
      <mc:AlternateContent>
        <mc:Choice Requires="wpc">
          <w:drawing>
            <wp:anchor distT="0" distB="0" distL="114300" distR="114300" simplePos="0" relativeHeight="251658244" behindDoc="0" locked="0" layoutInCell="1" allowOverlap="1" wp14:anchorId="36B99BF2" wp14:editId="09A0718D">
              <wp:simplePos x="0" y="0"/>
              <wp:positionH relativeFrom="column">
                <wp:posOffset>-900430</wp:posOffset>
              </wp:positionH>
              <wp:positionV relativeFrom="paragraph">
                <wp:posOffset>-457200</wp:posOffset>
              </wp:positionV>
              <wp:extent cx="7706360" cy="10693400"/>
              <wp:effectExtent l="0" t="0" r="8890" b="0"/>
              <wp:wrapNone/>
              <wp:docPr id="1" name="Canvas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5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6360" cy="10693400"/>
                        </a:xfrm>
                        <a:prstGeom prst="rect">
                          <a:avLst/>
                        </a:prstGeom>
                        <a:solidFill>
                          <a:srgbClr val="F1E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AC2158" w14:textId="77777777" w:rsidR="00F82443" w:rsidRDefault="00F82443" w:rsidP="000630C0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" name="Freeform 5"/>
                      <wps:cNvSpPr>
                        <a:spLocks/>
                      </wps:cNvSpPr>
                      <wps:spPr bwMode="auto">
                        <a:xfrm>
                          <a:off x="3014980" y="463550"/>
                          <a:ext cx="4691380" cy="4387850"/>
                        </a:xfrm>
                        <a:custGeom>
                          <a:avLst/>
                          <a:gdLst>
                            <a:gd name="T0" fmla="*/ 3370 w 4602"/>
                            <a:gd name="T1" fmla="*/ 0 h 4959"/>
                            <a:gd name="T2" fmla="*/ 348 w 4602"/>
                            <a:gd name="T3" fmla="*/ 3022 h 4959"/>
                            <a:gd name="T4" fmla="*/ 0 w 4602"/>
                            <a:gd name="T5" fmla="*/ 3835 h 4959"/>
                            <a:gd name="T6" fmla="*/ 1124 w 4602"/>
                            <a:gd name="T7" fmla="*/ 4959 h 4959"/>
                            <a:gd name="T8" fmla="*/ 2247 w 4602"/>
                            <a:gd name="T9" fmla="*/ 3835 h 4959"/>
                            <a:gd name="T10" fmla="*/ 1906 w 4602"/>
                            <a:gd name="T11" fmla="*/ 3030 h 4959"/>
                            <a:gd name="T12" fmla="*/ 1906 w 4602"/>
                            <a:gd name="T13" fmla="*/ 3029 h 4959"/>
                            <a:gd name="T14" fmla="*/ 1776 w 4602"/>
                            <a:gd name="T15" fmla="*/ 2899 h 4959"/>
                            <a:gd name="T16" fmla="*/ 1450 w 4602"/>
                            <a:gd name="T17" fmla="*/ 3225 h 4959"/>
                            <a:gd name="T18" fmla="*/ 1592 w 4602"/>
                            <a:gd name="T19" fmla="*/ 3368 h 4959"/>
                            <a:gd name="T20" fmla="*/ 1786 w 4602"/>
                            <a:gd name="T21" fmla="*/ 3835 h 4959"/>
                            <a:gd name="T22" fmla="*/ 1124 w 4602"/>
                            <a:gd name="T23" fmla="*/ 4498 h 4959"/>
                            <a:gd name="T24" fmla="*/ 461 w 4602"/>
                            <a:gd name="T25" fmla="*/ 3835 h 4959"/>
                            <a:gd name="T26" fmla="*/ 658 w 4602"/>
                            <a:gd name="T27" fmla="*/ 3364 h 4959"/>
                            <a:gd name="T28" fmla="*/ 658 w 4602"/>
                            <a:gd name="T29" fmla="*/ 3364 h 4959"/>
                            <a:gd name="T30" fmla="*/ 3370 w 4602"/>
                            <a:gd name="T31" fmla="*/ 652 h 4959"/>
                            <a:gd name="T32" fmla="*/ 3370 w 4602"/>
                            <a:gd name="T33" fmla="*/ 653 h 4959"/>
                            <a:gd name="T34" fmla="*/ 4602 w 4602"/>
                            <a:gd name="T35" fmla="*/ 1885 h 4959"/>
                            <a:gd name="T36" fmla="*/ 4602 w 4602"/>
                            <a:gd name="T37" fmla="*/ 1233 h 4959"/>
                            <a:gd name="T38" fmla="*/ 3370 w 4602"/>
                            <a:gd name="T39" fmla="*/ 0 h 49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4602" h="4959">
                              <a:moveTo>
                                <a:pt x="3370" y="0"/>
                              </a:moveTo>
                              <a:lnTo>
                                <a:pt x="348" y="3022"/>
                              </a:lnTo>
                              <a:cubicBezTo>
                                <a:pt x="134" y="3227"/>
                                <a:pt x="0" y="3516"/>
                                <a:pt x="0" y="3835"/>
                              </a:cubicBezTo>
                              <a:cubicBezTo>
                                <a:pt x="0" y="4455"/>
                                <a:pt x="504" y="4959"/>
                                <a:pt x="1124" y="4959"/>
                              </a:cubicBezTo>
                              <a:cubicBezTo>
                                <a:pt x="1743" y="4959"/>
                                <a:pt x="2247" y="4455"/>
                                <a:pt x="2247" y="3835"/>
                              </a:cubicBezTo>
                              <a:cubicBezTo>
                                <a:pt x="2247" y="3519"/>
                                <a:pt x="2116" y="3234"/>
                                <a:pt x="1906" y="3030"/>
                              </a:cubicBezTo>
                              <a:lnTo>
                                <a:pt x="1906" y="3029"/>
                              </a:lnTo>
                              <a:lnTo>
                                <a:pt x="1776" y="2899"/>
                              </a:lnTo>
                              <a:lnTo>
                                <a:pt x="1450" y="3225"/>
                              </a:lnTo>
                              <a:lnTo>
                                <a:pt x="1592" y="3368"/>
                              </a:lnTo>
                              <a:cubicBezTo>
                                <a:pt x="1712" y="3487"/>
                                <a:pt x="1786" y="3652"/>
                                <a:pt x="1786" y="3835"/>
                              </a:cubicBezTo>
                              <a:cubicBezTo>
                                <a:pt x="1786" y="4200"/>
                                <a:pt x="1489" y="4498"/>
                                <a:pt x="1124" y="4498"/>
                              </a:cubicBezTo>
                              <a:cubicBezTo>
                                <a:pt x="758" y="4498"/>
                                <a:pt x="461" y="4200"/>
                                <a:pt x="461" y="3835"/>
                              </a:cubicBezTo>
                              <a:cubicBezTo>
                                <a:pt x="461" y="3651"/>
                                <a:pt x="537" y="3484"/>
                                <a:pt x="658" y="3364"/>
                              </a:cubicBezTo>
                              <a:lnTo>
                                <a:pt x="658" y="3364"/>
                              </a:lnTo>
                              <a:lnTo>
                                <a:pt x="3370" y="652"/>
                              </a:lnTo>
                              <a:lnTo>
                                <a:pt x="3370" y="653"/>
                              </a:lnTo>
                              <a:lnTo>
                                <a:pt x="4602" y="1885"/>
                              </a:lnTo>
                              <a:lnTo>
                                <a:pt x="4602" y="1233"/>
                              </a:lnTo>
                              <a:lnTo>
                                <a:pt x="3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" name="Freeform 6"/>
                      <wps:cNvSpPr>
                        <a:spLocks/>
                      </wps:cNvSpPr>
                      <wps:spPr bwMode="auto">
                        <a:xfrm>
                          <a:off x="668655" y="-1905"/>
                          <a:ext cx="3159760" cy="2453640"/>
                        </a:xfrm>
                        <a:custGeom>
                          <a:avLst/>
                          <a:gdLst>
                            <a:gd name="T0" fmla="*/ 3099 w 3099"/>
                            <a:gd name="T1" fmla="*/ 2447 h 2773"/>
                            <a:gd name="T2" fmla="*/ 652 w 3099"/>
                            <a:gd name="T3" fmla="*/ 0 h 2773"/>
                            <a:gd name="T4" fmla="*/ 0 w 3099"/>
                            <a:gd name="T5" fmla="*/ 0 h 2773"/>
                            <a:gd name="T6" fmla="*/ 2773 w 3099"/>
                            <a:gd name="T7" fmla="*/ 2773 h 2773"/>
                            <a:gd name="T8" fmla="*/ 3099 w 3099"/>
                            <a:gd name="T9" fmla="*/ 2447 h 2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99" h="2773">
                              <a:moveTo>
                                <a:pt x="3099" y="2447"/>
                              </a:moveTo>
                              <a:lnTo>
                                <a:pt x="652" y="0"/>
                              </a:lnTo>
                              <a:lnTo>
                                <a:pt x="0" y="0"/>
                              </a:lnTo>
                              <a:lnTo>
                                <a:pt x="2773" y="2773"/>
                              </a:lnTo>
                              <a:lnTo>
                                <a:pt x="3099" y="24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99BF2" id="Canvas 1" o:spid="_x0000_s1028" editas="canvas" style="position:absolute;left:0;text-align:left;margin-left:-70.9pt;margin-top:-36pt;width:606.8pt;height:842pt;z-index:251658244" coordsize="77063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9" type="#_x0000_t75" style="position:absolute;width:77063;height:106934;visibility:visible;mso-wrap-style:square">
                <v:fill o:detectmouseclick="t"/>
                <v:path o:connecttype="none"/>
              </v:shape>
              <v:rect id="Rectangle 4" o:spid="_x0000_s1030" style="position:absolute;width:77063;height:10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" fillcolor="#f1efed" stroked="f">
                <v:textbox>
                  <w:txbxContent>
                    <w:p w14:paraId="38AC2158" w14:textId="77777777" w:rsidR="00F82443" w:rsidRDefault="00F82443" w:rsidP="000630C0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  <v:shape id="Freeform 5" o:spid="_x0000_s1031" style="position:absolute;left:30149;top:4635;width:46914;height:43879;visibility:visible;mso-wrap-style:square;v-text-anchor:top" coordsize="4602,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" path="m3370,l348,3022c134,3227,,3516,,3835v,620,504,1124,1124,1124c1743,4959,2247,4455,2247,3835v,-316,-131,-601,-341,-805l1906,3029,1776,2899r-326,326l1592,3368v120,119,194,284,194,467c1786,4200,1489,4498,1124,4498v-366,,-663,-298,-663,-663c461,3651,537,3484,658,3364r,l3370,652r,1l4602,1885r,-652l3370,xe" fillcolor="#d1ccc5" stroked="f">
                <v:path arrowok="t" o:connecttype="custom" o:connectlocs="3435452,0;354759,2673943;0,3393306;1145830,4387850;2290641,3393306;1943018,2681021;1943018,2680137;1810493,2565109;1478162,2853562;1622920,2980093;1820688,3393306;1145830,3979945;469954,3393306;670780,2976553;670780,2976553;3435452,576906;3435452,577791;4691380,1667896;4691380,1090990;3435452,0" o:connectangles="0,0,0,0,0,0,0,0,0,0,0,0,0,0,0,0,0,0,0,0"/>
              </v:shape>
              <v:shape id="Freeform 6" o:spid="_x0000_s1032" style="position:absolute;left:6686;top:-19;width:31598;height:24536;visibility:visible;mso-wrap-style:square;v-text-anchor:top" coordsize="3099,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" path="m3099,2447l652,,,,2773,2773r326,-326xe" fillcolor="#d1ccc5" stroked="f">
                <v:path arrowok="t" o:connecttype="custom" o:connectlocs="3159760,2165185;664783,0;0,0;2827368,2453640;3159760,2165185" o:connectangles="0,0,0,0,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FC1D" w14:textId="44F9B82E" w:rsidR="00F82443" w:rsidRDefault="00F82443">
    <w:pPr>
      <w:pStyle w:val="Topptekst"/>
    </w:pPr>
  </w:p>
  <w:p w14:paraId="5D40D3C3" w14:textId="1B53DCD1" w:rsidR="00F82443" w:rsidRDefault="00F8244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5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oup 386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rto="http://schemas.microsoft.com/office/word/2006/arto">
          <w:pict>
            <v:group w14:anchorId="1B07D709" id="Group 38636" o:spid="_x0000_s1026" style="position:absolute;margin-left:52.45pt;margin-top:82.45pt;width:742.9pt;height:.5pt;z-index:251684864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CBB4" w14:textId="77777777" w:rsidR="00F82443" w:rsidRPr="00C2434C" w:rsidRDefault="00F82443" w:rsidP="0088413A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7110E51B" w14:textId="77777777" w:rsidR="00352D42" w:rsidRDefault="00352D42" w:rsidP="00352D42">
    <w:pPr>
      <w:pBdr>
        <w:bottom w:val="single" w:sz="4" w:space="0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Driftskontrakt veg for 3406 Solør 2027-2033</w:t>
    </w:r>
  </w:p>
  <w:p w14:paraId="0402A5C5" w14:textId="0613FE45" w:rsidR="00F82443" w:rsidRPr="001E7A52" w:rsidRDefault="00F82443" w:rsidP="00BE6129">
    <w:pPr>
      <w:pBdr>
        <w:bottom w:val="single" w:sz="4" w:space="0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ascii="Times New Roman" w:eastAsia="Times New Roman" w:hAnsi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D2-P</w:t>
    </w:r>
    <w:r w:rsidR="003373EE">
      <w:rPr>
        <w:rFonts w:eastAsia="Times New Roman" w:cs="Times New Roman"/>
        <w:b/>
        <w:bCs/>
        <w:sz w:val="20"/>
        <w:szCs w:val="24"/>
      </w:rPr>
      <w:t>7</w:t>
    </w:r>
    <w:r>
      <w:rPr>
        <w:rFonts w:eastAsia="Times New Roman" w:cs="Times New Roman"/>
        <w:b/>
        <w:bCs/>
        <w:sz w:val="20"/>
        <w:szCs w:val="24"/>
      </w:rPr>
      <w:t>-</w:t>
    </w:r>
    <w:r w:rsidR="00E90D5C">
      <w:rPr>
        <w:rFonts w:eastAsia="Times New Roman" w:cs="Times New Roman"/>
        <w:b/>
        <w:bCs/>
        <w:sz w:val="20"/>
        <w:szCs w:val="24"/>
      </w:rPr>
      <w:t xml:space="preserve">Plan for </w:t>
    </w:r>
    <w:r w:rsidR="003373EE">
      <w:rPr>
        <w:rFonts w:eastAsia="Times New Roman" w:cs="Times New Roman"/>
        <w:b/>
        <w:bCs/>
        <w:sz w:val="20"/>
        <w:szCs w:val="24"/>
      </w:rPr>
      <w:t>renhold av trafikkareal og vegområde</w:t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352D42">
      <w:rPr>
        <w:rFonts w:eastAsia="Times New Roman" w:cs="Times New Roman"/>
        <w:b/>
        <w:bCs/>
        <w:sz w:val="20"/>
        <w:szCs w:val="24"/>
      </w:rPr>
      <w:t>02.09.2026</w:t>
    </w:r>
  </w:p>
  <w:p w14:paraId="157A979B" w14:textId="5B7E6C35" w:rsidR="00F82443" w:rsidRDefault="00F82443" w:rsidP="00FE7EEE">
    <w:pPr>
      <w:tabs>
        <w:tab w:val="center" w:pos="4175"/>
        <w:tab w:val="left" w:pos="5370"/>
        <w:tab w:val="right" w:pos="14384"/>
      </w:tabs>
      <w:ind w:left="0" w:right="-426"/>
    </w:pP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BF26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6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oup 385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rto="http://schemas.microsoft.com/office/word/2006/arto">
          <w:pict>
            <v:group w14:anchorId="29E868AE" id="Group 38546" o:spid="_x0000_s1026" style="position:absolute;margin-left:52.45pt;margin-top:82.45pt;width:742.9pt;height:.5pt;z-index:251685888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BCFC49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48272A13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1860587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A004B"/>
    <w:multiLevelType w:val="hybridMultilevel"/>
    <w:tmpl w:val="EF7E6956"/>
    <w:lvl w:ilvl="0" w:tplc="01381F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705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4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1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8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</w:abstractNum>
  <w:abstractNum w:abstractNumId="3" w15:restartNumberingAfterBreak="0">
    <w:nsid w:val="0B1F5CD1"/>
    <w:multiLevelType w:val="hybridMultilevel"/>
    <w:tmpl w:val="CFB285E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119B13BD"/>
    <w:multiLevelType w:val="hybridMultilevel"/>
    <w:tmpl w:val="DF02FEF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12BF69DC"/>
    <w:multiLevelType w:val="hybridMultilevel"/>
    <w:tmpl w:val="D6645BB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19C96DA2"/>
    <w:multiLevelType w:val="hybridMultilevel"/>
    <w:tmpl w:val="1AA2361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1AB13D12"/>
    <w:multiLevelType w:val="hybridMultilevel"/>
    <w:tmpl w:val="40B02AC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E072D40"/>
    <w:multiLevelType w:val="hybridMultilevel"/>
    <w:tmpl w:val="527A7C3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" w15:restartNumberingAfterBreak="0">
    <w:nsid w:val="1FD26F58"/>
    <w:multiLevelType w:val="hybridMultilevel"/>
    <w:tmpl w:val="92C65E9C"/>
    <w:lvl w:ilvl="0" w:tplc="192CEDE8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0" w15:restartNumberingAfterBreak="0">
    <w:nsid w:val="206B638B"/>
    <w:multiLevelType w:val="hybridMultilevel"/>
    <w:tmpl w:val="20D4C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91A09"/>
    <w:multiLevelType w:val="hybridMultilevel"/>
    <w:tmpl w:val="E1E810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2" w15:restartNumberingAfterBreak="0">
    <w:nsid w:val="38711354"/>
    <w:multiLevelType w:val="hybridMultilevel"/>
    <w:tmpl w:val="6204B7D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3AA04C1D"/>
    <w:multiLevelType w:val="hybridMultilevel"/>
    <w:tmpl w:val="84BA53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D0CAF"/>
    <w:multiLevelType w:val="hybridMultilevel"/>
    <w:tmpl w:val="A0067A6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5" w15:restartNumberingAfterBreak="0">
    <w:nsid w:val="3F596FD4"/>
    <w:multiLevelType w:val="hybridMultilevel"/>
    <w:tmpl w:val="4DF2C32C"/>
    <w:lvl w:ilvl="0" w:tplc="00EEFD6A">
      <w:numFmt w:val="bullet"/>
      <w:lvlText w:val=""/>
      <w:lvlJc w:val="left"/>
      <w:pPr>
        <w:ind w:left="134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6" w15:restartNumberingAfterBreak="0">
    <w:nsid w:val="3F7A5F23"/>
    <w:multiLevelType w:val="hybridMultilevel"/>
    <w:tmpl w:val="C3701BBC"/>
    <w:lvl w:ilvl="0" w:tplc="35707DFC">
      <w:start w:val="2"/>
      <w:numFmt w:val="bullet"/>
      <w:lvlText w:val="-"/>
      <w:lvlJc w:val="left"/>
      <w:pPr>
        <w:ind w:left="1065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425F7899"/>
    <w:multiLevelType w:val="hybridMultilevel"/>
    <w:tmpl w:val="7726692C"/>
    <w:lvl w:ilvl="0" w:tplc="E8ACA626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8" w15:restartNumberingAfterBreak="0">
    <w:nsid w:val="44B336D7"/>
    <w:multiLevelType w:val="hybridMultilevel"/>
    <w:tmpl w:val="20FCA62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45B14E15"/>
    <w:multiLevelType w:val="hybridMultilevel"/>
    <w:tmpl w:val="832EE8C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49DA7113"/>
    <w:multiLevelType w:val="hybridMultilevel"/>
    <w:tmpl w:val="5BC611D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4C272E7F"/>
    <w:multiLevelType w:val="hybridMultilevel"/>
    <w:tmpl w:val="00AC1D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4F92681E"/>
    <w:multiLevelType w:val="hybridMultilevel"/>
    <w:tmpl w:val="489E4A8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556C4561"/>
    <w:multiLevelType w:val="hybridMultilevel"/>
    <w:tmpl w:val="B31CEF9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56EC64B0"/>
    <w:multiLevelType w:val="hybridMultilevel"/>
    <w:tmpl w:val="EB4EC80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5727383B"/>
    <w:multiLevelType w:val="hybridMultilevel"/>
    <w:tmpl w:val="C2D04E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6" w15:restartNumberingAfterBreak="0">
    <w:nsid w:val="593C2D75"/>
    <w:multiLevelType w:val="hybridMultilevel"/>
    <w:tmpl w:val="9954C0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5A012333"/>
    <w:multiLevelType w:val="hybridMultilevel"/>
    <w:tmpl w:val="098ECC24"/>
    <w:lvl w:ilvl="0" w:tplc="E6F60A4A">
      <w:numFmt w:val="bullet"/>
      <w:lvlText w:val="•"/>
      <w:lvlJc w:val="left"/>
      <w:pPr>
        <w:ind w:left="1410" w:hanging="705"/>
      </w:pPr>
      <w:rPr>
        <w:rFonts w:ascii="Roboto" w:eastAsiaTheme="majorEastAsia" w:hAnsi="Roboto" w:cstheme="majorBidi" w:hint="default"/>
      </w:rPr>
    </w:lvl>
    <w:lvl w:ilvl="1" w:tplc="04140003">
      <w:start w:val="1"/>
      <w:numFmt w:val="bullet"/>
      <w:lvlText w:val="o"/>
      <w:lvlJc w:val="left"/>
      <w:pPr>
        <w:ind w:left="1161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8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0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2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4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6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8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01" w:hanging="360"/>
      </w:pPr>
      <w:rPr>
        <w:rFonts w:ascii="Wingdings" w:hAnsi="Wingdings" w:hint="default"/>
      </w:rPr>
    </w:lvl>
  </w:abstractNum>
  <w:abstractNum w:abstractNumId="28" w15:restartNumberingAfterBreak="0">
    <w:nsid w:val="5CE93142"/>
    <w:multiLevelType w:val="hybridMultilevel"/>
    <w:tmpl w:val="F370C53C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0FD0261"/>
    <w:multiLevelType w:val="hybridMultilevel"/>
    <w:tmpl w:val="F6E2F5B0"/>
    <w:lvl w:ilvl="0" w:tplc="032AC3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634DE1"/>
    <w:multiLevelType w:val="hybridMultilevel"/>
    <w:tmpl w:val="E7D0C7E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1" w15:restartNumberingAfterBreak="0">
    <w:nsid w:val="65681843"/>
    <w:multiLevelType w:val="hybridMultilevel"/>
    <w:tmpl w:val="D47E902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2" w15:restartNumberingAfterBreak="0">
    <w:nsid w:val="69C73A4C"/>
    <w:multiLevelType w:val="hybridMultilevel"/>
    <w:tmpl w:val="80F0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6502E"/>
    <w:multiLevelType w:val="hybridMultilevel"/>
    <w:tmpl w:val="5A549DD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6B124CC0"/>
    <w:multiLevelType w:val="hybridMultilevel"/>
    <w:tmpl w:val="3E0CAB4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 w15:restartNumberingAfterBreak="0">
    <w:nsid w:val="6CE260CC"/>
    <w:multiLevelType w:val="hybridMultilevel"/>
    <w:tmpl w:val="8050F8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6" w15:restartNumberingAfterBreak="0">
    <w:nsid w:val="6CE43BD6"/>
    <w:multiLevelType w:val="hybridMultilevel"/>
    <w:tmpl w:val="A74E05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7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1B4FC8"/>
    <w:multiLevelType w:val="hybridMultilevel"/>
    <w:tmpl w:val="F0DA9B7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E847D59"/>
    <w:multiLevelType w:val="hybridMultilevel"/>
    <w:tmpl w:val="2836175E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0" w15:restartNumberingAfterBreak="0">
    <w:nsid w:val="724C1ACC"/>
    <w:multiLevelType w:val="hybridMultilevel"/>
    <w:tmpl w:val="95124414"/>
    <w:lvl w:ilvl="0" w:tplc="0414000F">
      <w:start w:val="1"/>
      <w:numFmt w:val="decimal"/>
      <w:lvlText w:val="%1."/>
      <w:lvlJc w:val="left"/>
      <w:pPr>
        <w:ind w:left="2064" w:hanging="360"/>
      </w:pPr>
    </w:lvl>
    <w:lvl w:ilvl="1" w:tplc="04140019" w:tentative="1">
      <w:start w:val="1"/>
      <w:numFmt w:val="lowerLetter"/>
      <w:lvlText w:val="%2."/>
      <w:lvlJc w:val="left"/>
      <w:pPr>
        <w:ind w:left="2784" w:hanging="360"/>
      </w:pPr>
    </w:lvl>
    <w:lvl w:ilvl="2" w:tplc="0414001B" w:tentative="1">
      <w:start w:val="1"/>
      <w:numFmt w:val="lowerRoman"/>
      <w:lvlText w:val="%3."/>
      <w:lvlJc w:val="right"/>
      <w:pPr>
        <w:ind w:left="3504" w:hanging="180"/>
      </w:pPr>
    </w:lvl>
    <w:lvl w:ilvl="3" w:tplc="0414000F" w:tentative="1">
      <w:start w:val="1"/>
      <w:numFmt w:val="decimal"/>
      <w:lvlText w:val="%4."/>
      <w:lvlJc w:val="left"/>
      <w:pPr>
        <w:ind w:left="4224" w:hanging="360"/>
      </w:pPr>
    </w:lvl>
    <w:lvl w:ilvl="4" w:tplc="04140019" w:tentative="1">
      <w:start w:val="1"/>
      <w:numFmt w:val="lowerLetter"/>
      <w:lvlText w:val="%5."/>
      <w:lvlJc w:val="left"/>
      <w:pPr>
        <w:ind w:left="4944" w:hanging="360"/>
      </w:pPr>
    </w:lvl>
    <w:lvl w:ilvl="5" w:tplc="0414001B" w:tentative="1">
      <w:start w:val="1"/>
      <w:numFmt w:val="lowerRoman"/>
      <w:lvlText w:val="%6."/>
      <w:lvlJc w:val="right"/>
      <w:pPr>
        <w:ind w:left="5664" w:hanging="180"/>
      </w:pPr>
    </w:lvl>
    <w:lvl w:ilvl="6" w:tplc="0414000F" w:tentative="1">
      <w:start w:val="1"/>
      <w:numFmt w:val="decimal"/>
      <w:lvlText w:val="%7."/>
      <w:lvlJc w:val="left"/>
      <w:pPr>
        <w:ind w:left="6384" w:hanging="360"/>
      </w:pPr>
    </w:lvl>
    <w:lvl w:ilvl="7" w:tplc="04140019" w:tentative="1">
      <w:start w:val="1"/>
      <w:numFmt w:val="lowerLetter"/>
      <w:lvlText w:val="%8."/>
      <w:lvlJc w:val="left"/>
      <w:pPr>
        <w:ind w:left="7104" w:hanging="360"/>
      </w:pPr>
    </w:lvl>
    <w:lvl w:ilvl="8" w:tplc="0414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41" w15:restartNumberingAfterBreak="0">
    <w:nsid w:val="77930AE6"/>
    <w:multiLevelType w:val="hybridMultilevel"/>
    <w:tmpl w:val="7E3429A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2020816365">
    <w:abstractNumId w:val="37"/>
  </w:num>
  <w:num w:numId="2" w16cid:durableId="877013077">
    <w:abstractNumId w:val="16"/>
  </w:num>
  <w:num w:numId="3" w16cid:durableId="1330014964">
    <w:abstractNumId w:val="5"/>
  </w:num>
  <w:num w:numId="4" w16cid:durableId="1786732841">
    <w:abstractNumId w:val="11"/>
  </w:num>
  <w:num w:numId="5" w16cid:durableId="1852837959">
    <w:abstractNumId w:val="31"/>
  </w:num>
  <w:num w:numId="6" w16cid:durableId="1953784874">
    <w:abstractNumId w:val="33"/>
  </w:num>
  <w:num w:numId="7" w16cid:durableId="1584997545">
    <w:abstractNumId w:val="24"/>
  </w:num>
  <w:num w:numId="8" w16cid:durableId="1313291043">
    <w:abstractNumId w:val="22"/>
  </w:num>
  <w:num w:numId="9" w16cid:durableId="456342602">
    <w:abstractNumId w:val="30"/>
  </w:num>
  <w:num w:numId="10" w16cid:durableId="573396703">
    <w:abstractNumId w:val="21"/>
  </w:num>
  <w:num w:numId="11" w16cid:durableId="260453749">
    <w:abstractNumId w:val="38"/>
  </w:num>
  <w:num w:numId="12" w16cid:durableId="616520228">
    <w:abstractNumId w:val="35"/>
  </w:num>
  <w:num w:numId="13" w16cid:durableId="559943530">
    <w:abstractNumId w:val="20"/>
  </w:num>
  <w:num w:numId="14" w16cid:durableId="1970160261">
    <w:abstractNumId w:val="8"/>
  </w:num>
  <w:num w:numId="15" w16cid:durableId="1965766712">
    <w:abstractNumId w:val="6"/>
  </w:num>
  <w:num w:numId="16" w16cid:durableId="756286880">
    <w:abstractNumId w:val="4"/>
  </w:num>
  <w:num w:numId="17" w16cid:durableId="1053429405">
    <w:abstractNumId w:val="25"/>
  </w:num>
  <w:num w:numId="18" w16cid:durableId="508719810">
    <w:abstractNumId w:val="3"/>
  </w:num>
  <w:num w:numId="19" w16cid:durableId="986394160">
    <w:abstractNumId w:val="26"/>
  </w:num>
  <w:num w:numId="20" w16cid:durableId="637608321">
    <w:abstractNumId w:val="12"/>
  </w:num>
  <w:num w:numId="21" w16cid:durableId="813571678">
    <w:abstractNumId w:val="14"/>
  </w:num>
  <w:num w:numId="22" w16cid:durableId="759179606">
    <w:abstractNumId w:val="7"/>
  </w:num>
  <w:num w:numId="23" w16cid:durableId="922764302">
    <w:abstractNumId w:val="36"/>
  </w:num>
  <w:num w:numId="24" w16cid:durableId="546647468">
    <w:abstractNumId w:val="2"/>
  </w:num>
  <w:num w:numId="25" w16cid:durableId="26224132">
    <w:abstractNumId w:val="13"/>
  </w:num>
  <w:num w:numId="26" w16cid:durableId="543056748">
    <w:abstractNumId w:val="32"/>
  </w:num>
  <w:num w:numId="27" w16cid:durableId="2075926926">
    <w:abstractNumId w:val="1"/>
  </w:num>
  <w:num w:numId="28" w16cid:durableId="1826966669">
    <w:abstractNumId w:val="18"/>
  </w:num>
  <w:num w:numId="29" w16cid:durableId="1260530336">
    <w:abstractNumId w:val="9"/>
  </w:num>
  <w:num w:numId="30" w16cid:durableId="955795887">
    <w:abstractNumId w:val="17"/>
  </w:num>
  <w:num w:numId="31" w16cid:durableId="1431898919">
    <w:abstractNumId w:val="15"/>
  </w:num>
  <w:num w:numId="32" w16cid:durableId="1260796386">
    <w:abstractNumId w:val="34"/>
  </w:num>
  <w:num w:numId="33" w16cid:durableId="1011565046">
    <w:abstractNumId w:val="19"/>
  </w:num>
  <w:num w:numId="34" w16cid:durableId="1701323561">
    <w:abstractNumId w:val="23"/>
  </w:num>
  <w:num w:numId="35" w16cid:durableId="1058629795">
    <w:abstractNumId w:val="28"/>
  </w:num>
  <w:num w:numId="36" w16cid:durableId="1546527477">
    <w:abstractNumId w:val="39"/>
  </w:num>
  <w:num w:numId="37" w16cid:durableId="2123647729">
    <w:abstractNumId w:val="10"/>
  </w:num>
  <w:num w:numId="38" w16cid:durableId="639112846">
    <w:abstractNumId w:val="41"/>
  </w:num>
  <w:num w:numId="39" w16cid:durableId="750390705">
    <w:abstractNumId w:val="40"/>
  </w:num>
  <w:num w:numId="40" w16cid:durableId="1372461663">
    <w:abstractNumId w:val="27"/>
  </w:num>
  <w:num w:numId="41" w16cid:durableId="830603946">
    <w:abstractNumId w:val="29"/>
  </w:num>
  <w:num w:numId="42" w16cid:durableId="1544978147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30DB"/>
    <w:rsid w:val="0000459C"/>
    <w:rsid w:val="00004837"/>
    <w:rsid w:val="00004BC9"/>
    <w:rsid w:val="00005810"/>
    <w:rsid w:val="00005B46"/>
    <w:rsid w:val="00006D06"/>
    <w:rsid w:val="00007B3A"/>
    <w:rsid w:val="0001075C"/>
    <w:rsid w:val="00012BBD"/>
    <w:rsid w:val="00012F2F"/>
    <w:rsid w:val="0001416D"/>
    <w:rsid w:val="00014DBB"/>
    <w:rsid w:val="00014FF2"/>
    <w:rsid w:val="000152C3"/>
    <w:rsid w:val="00016686"/>
    <w:rsid w:val="00016B2D"/>
    <w:rsid w:val="00017EEB"/>
    <w:rsid w:val="00021AA9"/>
    <w:rsid w:val="00022B03"/>
    <w:rsid w:val="000304FA"/>
    <w:rsid w:val="00034C90"/>
    <w:rsid w:val="00035881"/>
    <w:rsid w:val="00036C9C"/>
    <w:rsid w:val="000370D4"/>
    <w:rsid w:val="00040B89"/>
    <w:rsid w:val="0004150C"/>
    <w:rsid w:val="00043DBB"/>
    <w:rsid w:val="000516EC"/>
    <w:rsid w:val="00052E02"/>
    <w:rsid w:val="000534AE"/>
    <w:rsid w:val="00054088"/>
    <w:rsid w:val="00055404"/>
    <w:rsid w:val="0005647D"/>
    <w:rsid w:val="00057BE9"/>
    <w:rsid w:val="0006015E"/>
    <w:rsid w:val="00061A54"/>
    <w:rsid w:val="000630C0"/>
    <w:rsid w:val="000636A9"/>
    <w:rsid w:val="00066B36"/>
    <w:rsid w:val="00070D20"/>
    <w:rsid w:val="00071567"/>
    <w:rsid w:val="00073699"/>
    <w:rsid w:val="00074C6A"/>
    <w:rsid w:val="00074F8B"/>
    <w:rsid w:val="00076132"/>
    <w:rsid w:val="00076BF9"/>
    <w:rsid w:val="00076C30"/>
    <w:rsid w:val="00080FCD"/>
    <w:rsid w:val="00082496"/>
    <w:rsid w:val="00082F7C"/>
    <w:rsid w:val="000852B7"/>
    <w:rsid w:val="00085E6B"/>
    <w:rsid w:val="00086AB3"/>
    <w:rsid w:val="00093782"/>
    <w:rsid w:val="00096FE8"/>
    <w:rsid w:val="000973AF"/>
    <w:rsid w:val="00097D04"/>
    <w:rsid w:val="000A75D5"/>
    <w:rsid w:val="000B034B"/>
    <w:rsid w:val="000B1C84"/>
    <w:rsid w:val="000B22E1"/>
    <w:rsid w:val="000B2BD5"/>
    <w:rsid w:val="000B2CA6"/>
    <w:rsid w:val="000B361B"/>
    <w:rsid w:val="000B3F3E"/>
    <w:rsid w:val="000B574A"/>
    <w:rsid w:val="000B5D1C"/>
    <w:rsid w:val="000B7AF8"/>
    <w:rsid w:val="000C00C2"/>
    <w:rsid w:val="000C3BA4"/>
    <w:rsid w:val="000C4C78"/>
    <w:rsid w:val="000C55C3"/>
    <w:rsid w:val="000D0ED1"/>
    <w:rsid w:val="000D0F14"/>
    <w:rsid w:val="000D382D"/>
    <w:rsid w:val="000D592B"/>
    <w:rsid w:val="000D65D6"/>
    <w:rsid w:val="000D7028"/>
    <w:rsid w:val="000E08F9"/>
    <w:rsid w:val="000E2FBF"/>
    <w:rsid w:val="000E30B0"/>
    <w:rsid w:val="000E4B5B"/>
    <w:rsid w:val="000E5A81"/>
    <w:rsid w:val="000E719A"/>
    <w:rsid w:val="000F0B08"/>
    <w:rsid w:val="000F2567"/>
    <w:rsid w:val="000F277E"/>
    <w:rsid w:val="000F3B2B"/>
    <w:rsid w:val="000F7535"/>
    <w:rsid w:val="00100B80"/>
    <w:rsid w:val="00103006"/>
    <w:rsid w:val="001050C9"/>
    <w:rsid w:val="001070EE"/>
    <w:rsid w:val="00107CD2"/>
    <w:rsid w:val="001128BA"/>
    <w:rsid w:val="00112C92"/>
    <w:rsid w:val="00113B91"/>
    <w:rsid w:val="00115018"/>
    <w:rsid w:val="00120152"/>
    <w:rsid w:val="00122F68"/>
    <w:rsid w:val="00124634"/>
    <w:rsid w:val="00126013"/>
    <w:rsid w:val="001315E0"/>
    <w:rsid w:val="001317F8"/>
    <w:rsid w:val="00135208"/>
    <w:rsid w:val="001354D2"/>
    <w:rsid w:val="001358CF"/>
    <w:rsid w:val="00135B21"/>
    <w:rsid w:val="00135D92"/>
    <w:rsid w:val="00136266"/>
    <w:rsid w:val="001369BA"/>
    <w:rsid w:val="00142EE5"/>
    <w:rsid w:val="00143826"/>
    <w:rsid w:val="00143ACD"/>
    <w:rsid w:val="00150237"/>
    <w:rsid w:val="0015108D"/>
    <w:rsid w:val="001527B7"/>
    <w:rsid w:val="001529AE"/>
    <w:rsid w:val="00153A68"/>
    <w:rsid w:val="00154D32"/>
    <w:rsid w:val="001579CB"/>
    <w:rsid w:val="00160573"/>
    <w:rsid w:val="0016065D"/>
    <w:rsid w:val="00160F99"/>
    <w:rsid w:val="00162BB4"/>
    <w:rsid w:val="00162D79"/>
    <w:rsid w:val="00163A35"/>
    <w:rsid w:val="0016579B"/>
    <w:rsid w:val="00167ABF"/>
    <w:rsid w:val="001709FB"/>
    <w:rsid w:val="00170DAE"/>
    <w:rsid w:val="00170F14"/>
    <w:rsid w:val="001712A5"/>
    <w:rsid w:val="0017290C"/>
    <w:rsid w:val="00174BB9"/>
    <w:rsid w:val="00175380"/>
    <w:rsid w:val="001757E9"/>
    <w:rsid w:val="00182FD7"/>
    <w:rsid w:val="00183130"/>
    <w:rsid w:val="001849F2"/>
    <w:rsid w:val="0018553A"/>
    <w:rsid w:val="00186464"/>
    <w:rsid w:val="0018723F"/>
    <w:rsid w:val="0018789F"/>
    <w:rsid w:val="00187A62"/>
    <w:rsid w:val="00190544"/>
    <w:rsid w:val="00190BB6"/>
    <w:rsid w:val="00191033"/>
    <w:rsid w:val="001911A6"/>
    <w:rsid w:val="00192C84"/>
    <w:rsid w:val="00192E9F"/>
    <w:rsid w:val="00193130"/>
    <w:rsid w:val="00194DD8"/>
    <w:rsid w:val="001A0809"/>
    <w:rsid w:val="001A0AD3"/>
    <w:rsid w:val="001A0E14"/>
    <w:rsid w:val="001A30A5"/>
    <w:rsid w:val="001A39A3"/>
    <w:rsid w:val="001A6629"/>
    <w:rsid w:val="001B0ADB"/>
    <w:rsid w:val="001B158C"/>
    <w:rsid w:val="001B2842"/>
    <w:rsid w:val="001B3965"/>
    <w:rsid w:val="001B5EA2"/>
    <w:rsid w:val="001C0D69"/>
    <w:rsid w:val="001C0D6F"/>
    <w:rsid w:val="001C1EA7"/>
    <w:rsid w:val="001C1F03"/>
    <w:rsid w:val="001C2212"/>
    <w:rsid w:val="001C24DE"/>
    <w:rsid w:val="001C33D9"/>
    <w:rsid w:val="001C6DFB"/>
    <w:rsid w:val="001C714B"/>
    <w:rsid w:val="001C7586"/>
    <w:rsid w:val="001C7D46"/>
    <w:rsid w:val="001C7D88"/>
    <w:rsid w:val="001D2883"/>
    <w:rsid w:val="001D2FCA"/>
    <w:rsid w:val="001D3EE2"/>
    <w:rsid w:val="001D669A"/>
    <w:rsid w:val="001E3C23"/>
    <w:rsid w:val="001E4726"/>
    <w:rsid w:val="001E6259"/>
    <w:rsid w:val="001E6281"/>
    <w:rsid w:val="001E6D56"/>
    <w:rsid w:val="001E73A5"/>
    <w:rsid w:val="001E7908"/>
    <w:rsid w:val="001E7A52"/>
    <w:rsid w:val="001F06C5"/>
    <w:rsid w:val="001F1842"/>
    <w:rsid w:val="001F19A0"/>
    <w:rsid w:val="001F528B"/>
    <w:rsid w:val="001F7DC9"/>
    <w:rsid w:val="00200D8C"/>
    <w:rsid w:val="002016D4"/>
    <w:rsid w:val="0020491F"/>
    <w:rsid w:val="002049C5"/>
    <w:rsid w:val="00206872"/>
    <w:rsid w:val="00211D6C"/>
    <w:rsid w:val="002125BF"/>
    <w:rsid w:val="00212E8A"/>
    <w:rsid w:val="00213A28"/>
    <w:rsid w:val="00215447"/>
    <w:rsid w:val="0021646D"/>
    <w:rsid w:val="00216760"/>
    <w:rsid w:val="00221965"/>
    <w:rsid w:val="0022286B"/>
    <w:rsid w:val="002237DC"/>
    <w:rsid w:val="0022632F"/>
    <w:rsid w:val="00227270"/>
    <w:rsid w:val="002307A1"/>
    <w:rsid w:val="00230C23"/>
    <w:rsid w:val="002323EF"/>
    <w:rsid w:val="00232E3E"/>
    <w:rsid w:val="00232F74"/>
    <w:rsid w:val="00233740"/>
    <w:rsid w:val="00235091"/>
    <w:rsid w:val="00235F32"/>
    <w:rsid w:val="00236102"/>
    <w:rsid w:val="002372FB"/>
    <w:rsid w:val="002379E8"/>
    <w:rsid w:val="0024070A"/>
    <w:rsid w:val="00242123"/>
    <w:rsid w:val="002425EF"/>
    <w:rsid w:val="002436F0"/>
    <w:rsid w:val="00243A0A"/>
    <w:rsid w:val="002464F1"/>
    <w:rsid w:val="00247289"/>
    <w:rsid w:val="00250B67"/>
    <w:rsid w:val="002512F5"/>
    <w:rsid w:val="002517E3"/>
    <w:rsid w:val="00251839"/>
    <w:rsid w:val="00251EBA"/>
    <w:rsid w:val="00252611"/>
    <w:rsid w:val="0025469C"/>
    <w:rsid w:val="00254E0D"/>
    <w:rsid w:val="00255240"/>
    <w:rsid w:val="002560A5"/>
    <w:rsid w:val="00257A0F"/>
    <w:rsid w:val="00257E2F"/>
    <w:rsid w:val="00261844"/>
    <w:rsid w:val="00261C75"/>
    <w:rsid w:val="002666A0"/>
    <w:rsid w:val="00267658"/>
    <w:rsid w:val="002711AF"/>
    <w:rsid w:val="00271E55"/>
    <w:rsid w:val="002742F3"/>
    <w:rsid w:val="00274814"/>
    <w:rsid w:val="00275E6A"/>
    <w:rsid w:val="00276ACF"/>
    <w:rsid w:val="00281E1F"/>
    <w:rsid w:val="00282C5B"/>
    <w:rsid w:val="0028313A"/>
    <w:rsid w:val="0028320E"/>
    <w:rsid w:val="00287318"/>
    <w:rsid w:val="00290F5A"/>
    <w:rsid w:val="00291A39"/>
    <w:rsid w:val="00291F9E"/>
    <w:rsid w:val="00292D61"/>
    <w:rsid w:val="002933E8"/>
    <w:rsid w:val="00293F30"/>
    <w:rsid w:val="00296062"/>
    <w:rsid w:val="00297934"/>
    <w:rsid w:val="002A2342"/>
    <w:rsid w:val="002A2DCF"/>
    <w:rsid w:val="002A54D6"/>
    <w:rsid w:val="002A6FBE"/>
    <w:rsid w:val="002A6FFD"/>
    <w:rsid w:val="002B0F80"/>
    <w:rsid w:val="002B11C7"/>
    <w:rsid w:val="002B1BD5"/>
    <w:rsid w:val="002B46E9"/>
    <w:rsid w:val="002B5197"/>
    <w:rsid w:val="002B6B39"/>
    <w:rsid w:val="002B723E"/>
    <w:rsid w:val="002B73E2"/>
    <w:rsid w:val="002C6736"/>
    <w:rsid w:val="002D1299"/>
    <w:rsid w:val="002D37B9"/>
    <w:rsid w:val="002D4331"/>
    <w:rsid w:val="002D476F"/>
    <w:rsid w:val="002D74DC"/>
    <w:rsid w:val="002E03C1"/>
    <w:rsid w:val="002E098C"/>
    <w:rsid w:val="002E279B"/>
    <w:rsid w:val="002E33AD"/>
    <w:rsid w:val="002F57EB"/>
    <w:rsid w:val="002F6CF4"/>
    <w:rsid w:val="002F7A53"/>
    <w:rsid w:val="00300460"/>
    <w:rsid w:val="003026CD"/>
    <w:rsid w:val="003029C9"/>
    <w:rsid w:val="00302FF5"/>
    <w:rsid w:val="003055D5"/>
    <w:rsid w:val="003057B2"/>
    <w:rsid w:val="003065FB"/>
    <w:rsid w:val="003066AD"/>
    <w:rsid w:val="00306E48"/>
    <w:rsid w:val="00306F79"/>
    <w:rsid w:val="0030709A"/>
    <w:rsid w:val="0030757E"/>
    <w:rsid w:val="003109F1"/>
    <w:rsid w:val="003119B5"/>
    <w:rsid w:val="0031269B"/>
    <w:rsid w:val="00312925"/>
    <w:rsid w:val="003137E4"/>
    <w:rsid w:val="003139DF"/>
    <w:rsid w:val="00314987"/>
    <w:rsid w:val="00314999"/>
    <w:rsid w:val="0031522E"/>
    <w:rsid w:val="00315F57"/>
    <w:rsid w:val="00317291"/>
    <w:rsid w:val="00323413"/>
    <w:rsid w:val="003254F5"/>
    <w:rsid w:val="00330D4A"/>
    <w:rsid w:val="00331E06"/>
    <w:rsid w:val="003324C2"/>
    <w:rsid w:val="00333DA2"/>
    <w:rsid w:val="00334D2C"/>
    <w:rsid w:val="00336403"/>
    <w:rsid w:val="003373EE"/>
    <w:rsid w:val="00341678"/>
    <w:rsid w:val="00341D25"/>
    <w:rsid w:val="00342975"/>
    <w:rsid w:val="003449A7"/>
    <w:rsid w:val="003465B9"/>
    <w:rsid w:val="00346A7E"/>
    <w:rsid w:val="003506E2"/>
    <w:rsid w:val="003512B8"/>
    <w:rsid w:val="00352D42"/>
    <w:rsid w:val="00354114"/>
    <w:rsid w:val="00355AB0"/>
    <w:rsid w:val="00357C3F"/>
    <w:rsid w:val="00363898"/>
    <w:rsid w:val="0036414E"/>
    <w:rsid w:val="003662D7"/>
    <w:rsid w:val="003669E4"/>
    <w:rsid w:val="00367611"/>
    <w:rsid w:val="003677BC"/>
    <w:rsid w:val="0037101B"/>
    <w:rsid w:val="00371112"/>
    <w:rsid w:val="0037181C"/>
    <w:rsid w:val="00372078"/>
    <w:rsid w:val="0037238C"/>
    <w:rsid w:val="00372AA4"/>
    <w:rsid w:val="00373656"/>
    <w:rsid w:val="00374F6B"/>
    <w:rsid w:val="00375C8B"/>
    <w:rsid w:val="00377E98"/>
    <w:rsid w:val="00380458"/>
    <w:rsid w:val="003818AD"/>
    <w:rsid w:val="00381E20"/>
    <w:rsid w:val="003821C8"/>
    <w:rsid w:val="003836B4"/>
    <w:rsid w:val="00383DD5"/>
    <w:rsid w:val="00384846"/>
    <w:rsid w:val="00385240"/>
    <w:rsid w:val="003878CF"/>
    <w:rsid w:val="00387C35"/>
    <w:rsid w:val="00390A50"/>
    <w:rsid w:val="00391808"/>
    <w:rsid w:val="00392C37"/>
    <w:rsid w:val="00397D19"/>
    <w:rsid w:val="003A0276"/>
    <w:rsid w:val="003A18D7"/>
    <w:rsid w:val="003A2D18"/>
    <w:rsid w:val="003A3DB2"/>
    <w:rsid w:val="003A5ECC"/>
    <w:rsid w:val="003A786E"/>
    <w:rsid w:val="003B027E"/>
    <w:rsid w:val="003B0292"/>
    <w:rsid w:val="003B0308"/>
    <w:rsid w:val="003B0CD1"/>
    <w:rsid w:val="003B0EB8"/>
    <w:rsid w:val="003B1AFE"/>
    <w:rsid w:val="003B1B55"/>
    <w:rsid w:val="003C2C69"/>
    <w:rsid w:val="003C2CD3"/>
    <w:rsid w:val="003C7A03"/>
    <w:rsid w:val="003D4208"/>
    <w:rsid w:val="003D506E"/>
    <w:rsid w:val="003D5572"/>
    <w:rsid w:val="003D5CB6"/>
    <w:rsid w:val="003D6C57"/>
    <w:rsid w:val="003D7B3B"/>
    <w:rsid w:val="003E3C23"/>
    <w:rsid w:val="003E4E44"/>
    <w:rsid w:val="003E5D1E"/>
    <w:rsid w:val="003E5D8F"/>
    <w:rsid w:val="003E5EEB"/>
    <w:rsid w:val="003E72C6"/>
    <w:rsid w:val="003F1C7E"/>
    <w:rsid w:val="003F214F"/>
    <w:rsid w:val="003F2B96"/>
    <w:rsid w:val="003F3EF2"/>
    <w:rsid w:val="003F46BD"/>
    <w:rsid w:val="003F4A5D"/>
    <w:rsid w:val="003F73E7"/>
    <w:rsid w:val="003F784C"/>
    <w:rsid w:val="004015E0"/>
    <w:rsid w:val="00404320"/>
    <w:rsid w:val="004045C8"/>
    <w:rsid w:val="00410697"/>
    <w:rsid w:val="00411A11"/>
    <w:rsid w:val="00413E97"/>
    <w:rsid w:val="0041503C"/>
    <w:rsid w:val="00420D8D"/>
    <w:rsid w:val="0042154A"/>
    <w:rsid w:val="004215C8"/>
    <w:rsid w:val="00422792"/>
    <w:rsid w:val="00422FFD"/>
    <w:rsid w:val="00423B92"/>
    <w:rsid w:val="004245E0"/>
    <w:rsid w:val="004256A0"/>
    <w:rsid w:val="0042671C"/>
    <w:rsid w:val="004305AF"/>
    <w:rsid w:val="004343C4"/>
    <w:rsid w:val="00434B07"/>
    <w:rsid w:val="00435B88"/>
    <w:rsid w:val="0043707F"/>
    <w:rsid w:val="004419A8"/>
    <w:rsid w:val="0044336D"/>
    <w:rsid w:val="004444A7"/>
    <w:rsid w:val="00447ED4"/>
    <w:rsid w:val="00451D7D"/>
    <w:rsid w:val="0045258C"/>
    <w:rsid w:val="00452707"/>
    <w:rsid w:val="00453CB1"/>
    <w:rsid w:val="004549BC"/>
    <w:rsid w:val="0046086C"/>
    <w:rsid w:val="00462117"/>
    <w:rsid w:val="00462294"/>
    <w:rsid w:val="00462D8E"/>
    <w:rsid w:val="00464514"/>
    <w:rsid w:val="00464678"/>
    <w:rsid w:val="00464DC6"/>
    <w:rsid w:val="00467055"/>
    <w:rsid w:val="00467906"/>
    <w:rsid w:val="00467CE5"/>
    <w:rsid w:val="00470E55"/>
    <w:rsid w:val="00471973"/>
    <w:rsid w:val="00474315"/>
    <w:rsid w:val="00474A93"/>
    <w:rsid w:val="00474F57"/>
    <w:rsid w:val="00475D24"/>
    <w:rsid w:val="00476128"/>
    <w:rsid w:val="00476942"/>
    <w:rsid w:val="00476EEF"/>
    <w:rsid w:val="0048053C"/>
    <w:rsid w:val="004815D2"/>
    <w:rsid w:val="00482391"/>
    <w:rsid w:val="004837D5"/>
    <w:rsid w:val="00485A5B"/>
    <w:rsid w:val="00490C91"/>
    <w:rsid w:val="00492A10"/>
    <w:rsid w:val="004936AF"/>
    <w:rsid w:val="00494B4F"/>
    <w:rsid w:val="004953D4"/>
    <w:rsid w:val="0049574D"/>
    <w:rsid w:val="00495845"/>
    <w:rsid w:val="00496820"/>
    <w:rsid w:val="0049713A"/>
    <w:rsid w:val="004A02A6"/>
    <w:rsid w:val="004A19B4"/>
    <w:rsid w:val="004A1EDC"/>
    <w:rsid w:val="004A3E4A"/>
    <w:rsid w:val="004A748C"/>
    <w:rsid w:val="004B0316"/>
    <w:rsid w:val="004B0383"/>
    <w:rsid w:val="004B0F07"/>
    <w:rsid w:val="004B2BA8"/>
    <w:rsid w:val="004B3F65"/>
    <w:rsid w:val="004B54C5"/>
    <w:rsid w:val="004B552A"/>
    <w:rsid w:val="004B7702"/>
    <w:rsid w:val="004B7AF9"/>
    <w:rsid w:val="004C0FFB"/>
    <w:rsid w:val="004C1FB2"/>
    <w:rsid w:val="004C2182"/>
    <w:rsid w:val="004C25F2"/>
    <w:rsid w:val="004C2B3A"/>
    <w:rsid w:val="004C3D50"/>
    <w:rsid w:val="004C45E4"/>
    <w:rsid w:val="004C59F9"/>
    <w:rsid w:val="004C693F"/>
    <w:rsid w:val="004D0592"/>
    <w:rsid w:val="004D1A33"/>
    <w:rsid w:val="004D2678"/>
    <w:rsid w:val="004D4629"/>
    <w:rsid w:val="004D5406"/>
    <w:rsid w:val="004D577D"/>
    <w:rsid w:val="004D5986"/>
    <w:rsid w:val="004D5E13"/>
    <w:rsid w:val="004D6DB2"/>
    <w:rsid w:val="004D702A"/>
    <w:rsid w:val="004D7723"/>
    <w:rsid w:val="004E0AFA"/>
    <w:rsid w:val="004E0EAE"/>
    <w:rsid w:val="004E14F0"/>
    <w:rsid w:val="004E20ED"/>
    <w:rsid w:val="004E26DD"/>
    <w:rsid w:val="004E40B1"/>
    <w:rsid w:val="004E7CEC"/>
    <w:rsid w:val="004F0A2A"/>
    <w:rsid w:val="004F3510"/>
    <w:rsid w:val="004F3D5E"/>
    <w:rsid w:val="004F5442"/>
    <w:rsid w:val="004F5DC2"/>
    <w:rsid w:val="00500D0F"/>
    <w:rsid w:val="005018DF"/>
    <w:rsid w:val="00502847"/>
    <w:rsid w:val="00502F3A"/>
    <w:rsid w:val="005052D1"/>
    <w:rsid w:val="00505AFA"/>
    <w:rsid w:val="00507675"/>
    <w:rsid w:val="00507E27"/>
    <w:rsid w:val="00510312"/>
    <w:rsid w:val="00511234"/>
    <w:rsid w:val="00512CBD"/>
    <w:rsid w:val="00514890"/>
    <w:rsid w:val="00515519"/>
    <w:rsid w:val="00516D47"/>
    <w:rsid w:val="00520353"/>
    <w:rsid w:val="00520724"/>
    <w:rsid w:val="00522908"/>
    <w:rsid w:val="00522F92"/>
    <w:rsid w:val="00523B24"/>
    <w:rsid w:val="00524258"/>
    <w:rsid w:val="00525192"/>
    <w:rsid w:val="00525C4A"/>
    <w:rsid w:val="00525C74"/>
    <w:rsid w:val="005276F8"/>
    <w:rsid w:val="005315F3"/>
    <w:rsid w:val="005322E5"/>
    <w:rsid w:val="00533272"/>
    <w:rsid w:val="005347B7"/>
    <w:rsid w:val="00534801"/>
    <w:rsid w:val="005352E0"/>
    <w:rsid w:val="00537FAE"/>
    <w:rsid w:val="00541483"/>
    <w:rsid w:val="00542B4D"/>
    <w:rsid w:val="0054332B"/>
    <w:rsid w:val="00543C3D"/>
    <w:rsid w:val="005458A4"/>
    <w:rsid w:val="00545D57"/>
    <w:rsid w:val="005467A1"/>
    <w:rsid w:val="00546C8E"/>
    <w:rsid w:val="005479B6"/>
    <w:rsid w:val="0055123E"/>
    <w:rsid w:val="00551A1D"/>
    <w:rsid w:val="0055661B"/>
    <w:rsid w:val="00561AEC"/>
    <w:rsid w:val="00564F42"/>
    <w:rsid w:val="0056652E"/>
    <w:rsid w:val="00573CAA"/>
    <w:rsid w:val="005758BE"/>
    <w:rsid w:val="005763C5"/>
    <w:rsid w:val="00580233"/>
    <w:rsid w:val="00580696"/>
    <w:rsid w:val="005835E5"/>
    <w:rsid w:val="00584742"/>
    <w:rsid w:val="00586DD4"/>
    <w:rsid w:val="00590D71"/>
    <w:rsid w:val="005911AB"/>
    <w:rsid w:val="00592640"/>
    <w:rsid w:val="005927BF"/>
    <w:rsid w:val="00593E80"/>
    <w:rsid w:val="0059417D"/>
    <w:rsid w:val="00594C3F"/>
    <w:rsid w:val="00595A39"/>
    <w:rsid w:val="0059618D"/>
    <w:rsid w:val="005A0FC6"/>
    <w:rsid w:val="005A3E66"/>
    <w:rsid w:val="005A41A8"/>
    <w:rsid w:val="005A4B55"/>
    <w:rsid w:val="005A7770"/>
    <w:rsid w:val="005B2A8C"/>
    <w:rsid w:val="005B2CD5"/>
    <w:rsid w:val="005B3697"/>
    <w:rsid w:val="005C191B"/>
    <w:rsid w:val="005C24FC"/>
    <w:rsid w:val="005C36CF"/>
    <w:rsid w:val="005C3F07"/>
    <w:rsid w:val="005C5038"/>
    <w:rsid w:val="005C5EEA"/>
    <w:rsid w:val="005D1823"/>
    <w:rsid w:val="005D3375"/>
    <w:rsid w:val="005D3935"/>
    <w:rsid w:val="005D6076"/>
    <w:rsid w:val="005E0426"/>
    <w:rsid w:val="005E0440"/>
    <w:rsid w:val="005E0B05"/>
    <w:rsid w:val="005E0FAE"/>
    <w:rsid w:val="005E13D9"/>
    <w:rsid w:val="005E1738"/>
    <w:rsid w:val="005E3ADF"/>
    <w:rsid w:val="005E6E03"/>
    <w:rsid w:val="005F1B87"/>
    <w:rsid w:val="005F2112"/>
    <w:rsid w:val="005F2F6F"/>
    <w:rsid w:val="005F343C"/>
    <w:rsid w:val="005F4A53"/>
    <w:rsid w:val="005F6EEE"/>
    <w:rsid w:val="005F7C63"/>
    <w:rsid w:val="00600CD3"/>
    <w:rsid w:val="006023CF"/>
    <w:rsid w:val="006042C3"/>
    <w:rsid w:val="00604F55"/>
    <w:rsid w:val="006055EF"/>
    <w:rsid w:val="00605B81"/>
    <w:rsid w:val="00612AD7"/>
    <w:rsid w:val="00613D81"/>
    <w:rsid w:val="00614E30"/>
    <w:rsid w:val="00615436"/>
    <w:rsid w:val="006209FF"/>
    <w:rsid w:val="0062194B"/>
    <w:rsid w:val="0062283A"/>
    <w:rsid w:val="00622D2D"/>
    <w:rsid w:val="00622F52"/>
    <w:rsid w:val="00623A82"/>
    <w:rsid w:val="00624B69"/>
    <w:rsid w:val="006255C7"/>
    <w:rsid w:val="00626F84"/>
    <w:rsid w:val="00627CA7"/>
    <w:rsid w:val="00627FEA"/>
    <w:rsid w:val="0063051A"/>
    <w:rsid w:val="00642142"/>
    <w:rsid w:val="00642870"/>
    <w:rsid w:val="00643AA2"/>
    <w:rsid w:val="006452FA"/>
    <w:rsid w:val="0064549C"/>
    <w:rsid w:val="00645594"/>
    <w:rsid w:val="00647658"/>
    <w:rsid w:val="00650830"/>
    <w:rsid w:val="00650D48"/>
    <w:rsid w:val="006510E8"/>
    <w:rsid w:val="00651A31"/>
    <w:rsid w:val="00655C0E"/>
    <w:rsid w:val="006567B9"/>
    <w:rsid w:val="00656C0B"/>
    <w:rsid w:val="006570ED"/>
    <w:rsid w:val="0066072F"/>
    <w:rsid w:val="00667F25"/>
    <w:rsid w:val="00670860"/>
    <w:rsid w:val="006718DB"/>
    <w:rsid w:val="006722A6"/>
    <w:rsid w:val="00672CC0"/>
    <w:rsid w:val="0067430C"/>
    <w:rsid w:val="00677142"/>
    <w:rsid w:val="006773CD"/>
    <w:rsid w:val="00677AE8"/>
    <w:rsid w:val="00677EBF"/>
    <w:rsid w:val="006807AE"/>
    <w:rsid w:val="00680D38"/>
    <w:rsid w:val="00682394"/>
    <w:rsid w:val="006836C1"/>
    <w:rsid w:val="006839BB"/>
    <w:rsid w:val="006839FB"/>
    <w:rsid w:val="00683CA8"/>
    <w:rsid w:val="0069042B"/>
    <w:rsid w:val="00691D5D"/>
    <w:rsid w:val="00692161"/>
    <w:rsid w:val="00694C5B"/>
    <w:rsid w:val="00694EF5"/>
    <w:rsid w:val="00697072"/>
    <w:rsid w:val="006A069D"/>
    <w:rsid w:val="006A0ADF"/>
    <w:rsid w:val="006A2C0C"/>
    <w:rsid w:val="006A3548"/>
    <w:rsid w:val="006A68FD"/>
    <w:rsid w:val="006A7D53"/>
    <w:rsid w:val="006B13C5"/>
    <w:rsid w:val="006B177B"/>
    <w:rsid w:val="006B275C"/>
    <w:rsid w:val="006B4722"/>
    <w:rsid w:val="006B6C5B"/>
    <w:rsid w:val="006B6FA3"/>
    <w:rsid w:val="006C2FDC"/>
    <w:rsid w:val="006C56B5"/>
    <w:rsid w:val="006D1A79"/>
    <w:rsid w:val="006D25EE"/>
    <w:rsid w:val="006D3FE9"/>
    <w:rsid w:val="006D5CAD"/>
    <w:rsid w:val="006D7BF5"/>
    <w:rsid w:val="006E0146"/>
    <w:rsid w:val="006E0416"/>
    <w:rsid w:val="006E0512"/>
    <w:rsid w:val="006E1207"/>
    <w:rsid w:val="006E5517"/>
    <w:rsid w:val="006E5975"/>
    <w:rsid w:val="006E678C"/>
    <w:rsid w:val="006E6930"/>
    <w:rsid w:val="006F3720"/>
    <w:rsid w:val="006F3894"/>
    <w:rsid w:val="006F6E3D"/>
    <w:rsid w:val="007018AA"/>
    <w:rsid w:val="00701A9C"/>
    <w:rsid w:val="007031C7"/>
    <w:rsid w:val="00704E25"/>
    <w:rsid w:val="00705258"/>
    <w:rsid w:val="00706B5C"/>
    <w:rsid w:val="00710246"/>
    <w:rsid w:val="0071033F"/>
    <w:rsid w:val="00711B6F"/>
    <w:rsid w:val="00712C07"/>
    <w:rsid w:val="00712CD7"/>
    <w:rsid w:val="007130ED"/>
    <w:rsid w:val="00713EEA"/>
    <w:rsid w:val="00714936"/>
    <w:rsid w:val="00715DDD"/>
    <w:rsid w:val="00715F5F"/>
    <w:rsid w:val="007172EC"/>
    <w:rsid w:val="00717EE2"/>
    <w:rsid w:val="0072191A"/>
    <w:rsid w:val="0072231F"/>
    <w:rsid w:val="007228CA"/>
    <w:rsid w:val="00723AE3"/>
    <w:rsid w:val="00724F3C"/>
    <w:rsid w:val="00726963"/>
    <w:rsid w:val="007303F4"/>
    <w:rsid w:val="00733960"/>
    <w:rsid w:val="00733BEF"/>
    <w:rsid w:val="00734303"/>
    <w:rsid w:val="00737A75"/>
    <w:rsid w:val="00743849"/>
    <w:rsid w:val="00744832"/>
    <w:rsid w:val="00746CBD"/>
    <w:rsid w:val="007531B5"/>
    <w:rsid w:val="00753CD0"/>
    <w:rsid w:val="007549D7"/>
    <w:rsid w:val="007565EC"/>
    <w:rsid w:val="00756942"/>
    <w:rsid w:val="00756CD2"/>
    <w:rsid w:val="007575F8"/>
    <w:rsid w:val="007611DE"/>
    <w:rsid w:val="0076158C"/>
    <w:rsid w:val="0076212C"/>
    <w:rsid w:val="00762D80"/>
    <w:rsid w:val="0076650E"/>
    <w:rsid w:val="00766638"/>
    <w:rsid w:val="0077077B"/>
    <w:rsid w:val="00770E6F"/>
    <w:rsid w:val="007716D0"/>
    <w:rsid w:val="0077182D"/>
    <w:rsid w:val="007728DF"/>
    <w:rsid w:val="00772F3F"/>
    <w:rsid w:val="007730D3"/>
    <w:rsid w:val="0077347F"/>
    <w:rsid w:val="00773CB2"/>
    <w:rsid w:val="00773F1D"/>
    <w:rsid w:val="00776C5C"/>
    <w:rsid w:val="00777A7F"/>
    <w:rsid w:val="00782017"/>
    <w:rsid w:val="007821C8"/>
    <w:rsid w:val="00782FF5"/>
    <w:rsid w:val="007830A7"/>
    <w:rsid w:val="00784352"/>
    <w:rsid w:val="00785F1D"/>
    <w:rsid w:val="00786419"/>
    <w:rsid w:val="00786BE7"/>
    <w:rsid w:val="0079112F"/>
    <w:rsid w:val="00793E86"/>
    <w:rsid w:val="0079458C"/>
    <w:rsid w:val="007A0427"/>
    <w:rsid w:val="007A14F1"/>
    <w:rsid w:val="007A2DDC"/>
    <w:rsid w:val="007A2F68"/>
    <w:rsid w:val="007A43C6"/>
    <w:rsid w:val="007A4AD7"/>
    <w:rsid w:val="007A6568"/>
    <w:rsid w:val="007B069B"/>
    <w:rsid w:val="007B0D5E"/>
    <w:rsid w:val="007B104C"/>
    <w:rsid w:val="007B21B2"/>
    <w:rsid w:val="007B2ADD"/>
    <w:rsid w:val="007B3595"/>
    <w:rsid w:val="007B375B"/>
    <w:rsid w:val="007B3932"/>
    <w:rsid w:val="007B3F24"/>
    <w:rsid w:val="007B4697"/>
    <w:rsid w:val="007B51A6"/>
    <w:rsid w:val="007B6079"/>
    <w:rsid w:val="007C4466"/>
    <w:rsid w:val="007C4524"/>
    <w:rsid w:val="007C503C"/>
    <w:rsid w:val="007D1FA4"/>
    <w:rsid w:val="007D3CCD"/>
    <w:rsid w:val="007D5BCD"/>
    <w:rsid w:val="007D5CCF"/>
    <w:rsid w:val="007D7A8D"/>
    <w:rsid w:val="007D7C70"/>
    <w:rsid w:val="007E27B3"/>
    <w:rsid w:val="007E2E6B"/>
    <w:rsid w:val="007E3DBC"/>
    <w:rsid w:val="007E49F0"/>
    <w:rsid w:val="007E5E30"/>
    <w:rsid w:val="007F051A"/>
    <w:rsid w:val="007F0FC6"/>
    <w:rsid w:val="007F22F0"/>
    <w:rsid w:val="007F32B0"/>
    <w:rsid w:val="007F389E"/>
    <w:rsid w:val="007F4B2E"/>
    <w:rsid w:val="008000BF"/>
    <w:rsid w:val="00800455"/>
    <w:rsid w:val="00802935"/>
    <w:rsid w:val="0080343B"/>
    <w:rsid w:val="00803D7E"/>
    <w:rsid w:val="0080461C"/>
    <w:rsid w:val="008048D2"/>
    <w:rsid w:val="008065F6"/>
    <w:rsid w:val="0080780C"/>
    <w:rsid w:val="00807A27"/>
    <w:rsid w:val="00812C61"/>
    <w:rsid w:val="00813717"/>
    <w:rsid w:val="00813834"/>
    <w:rsid w:val="00813FC7"/>
    <w:rsid w:val="00814CC7"/>
    <w:rsid w:val="0081574B"/>
    <w:rsid w:val="0081614C"/>
    <w:rsid w:val="008168FA"/>
    <w:rsid w:val="008232E8"/>
    <w:rsid w:val="008245E7"/>
    <w:rsid w:val="00826000"/>
    <w:rsid w:val="0082666F"/>
    <w:rsid w:val="00826CE5"/>
    <w:rsid w:val="00827D80"/>
    <w:rsid w:val="00830645"/>
    <w:rsid w:val="0083128E"/>
    <w:rsid w:val="00832AF3"/>
    <w:rsid w:val="00832CA2"/>
    <w:rsid w:val="0083494F"/>
    <w:rsid w:val="00835894"/>
    <w:rsid w:val="0083611B"/>
    <w:rsid w:val="0084086B"/>
    <w:rsid w:val="00843ED7"/>
    <w:rsid w:val="00846625"/>
    <w:rsid w:val="0084667E"/>
    <w:rsid w:val="008469F4"/>
    <w:rsid w:val="00851950"/>
    <w:rsid w:val="008542DE"/>
    <w:rsid w:val="008548D3"/>
    <w:rsid w:val="00860C11"/>
    <w:rsid w:val="00861D28"/>
    <w:rsid w:val="00861FB0"/>
    <w:rsid w:val="00864538"/>
    <w:rsid w:val="008648E7"/>
    <w:rsid w:val="008657F0"/>
    <w:rsid w:val="008674EC"/>
    <w:rsid w:val="00871EDF"/>
    <w:rsid w:val="00872412"/>
    <w:rsid w:val="0087372E"/>
    <w:rsid w:val="00873A66"/>
    <w:rsid w:val="00874068"/>
    <w:rsid w:val="008761B1"/>
    <w:rsid w:val="00876B74"/>
    <w:rsid w:val="00877603"/>
    <w:rsid w:val="0087778B"/>
    <w:rsid w:val="008800E3"/>
    <w:rsid w:val="0088093B"/>
    <w:rsid w:val="008817E2"/>
    <w:rsid w:val="00883A51"/>
    <w:rsid w:val="00883F8B"/>
    <w:rsid w:val="0088413A"/>
    <w:rsid w:val="00884BEE"/>
    <w:rsid w:val="00885ACC"/>
    <w:rsid w:val="008861ED"/>
    <w:rsid w:val="00887B15"/>
    <w:rsid w:val="0089148F"/>
    <w:rsid w:val="008923D7"/>
    <w:rsid w:val="00893495"/>
    <w:rsid w:val="00895DC2"/>
    <w:rsid w:val="008967A6"/>
    <w:rsid w:val="00896A5C"/>
    <w:rsid w:val="008A0D75"/>
    <w:rsid w:val="008A2FC7"/>
    <w:rsid w:val="008A3F7C"/>
    <w:rsid w:val="008A425C"/>
    <w:rsid w:val="008A437D"/>
    <w:rsid w:val="008A4AAF"/>
    <w:rsid w:val="008A5AF4"/>
    <w:rsid w:val="008A6F95"/>
    <w:rsid w:val="008A7E7B"/>
    <w:rsid w:val="008B3B15"/>
    <w:rsid w:val="008B6185"/>
    <w:rsid w:val="008B6E42"/>
    <w:rsid w:val="008C1488"/>
    <w:rsid w:val="008C22DE"/>
    <w:rsid w:val="008C2C22"/>
    <w:rsid w:val="008C2C89"/>
    <w:rsid w:val="008C2D52"/>
    <w:rsid w:val="008C31AF"/>
    <w:rsid w:val="008C31E4"/>
    <w:rsid w:val="008C42A8"/>
    <w:rsid w:val="008C7437"/>
    <w:rsid w:val="008C7CE3"/>
    <w:rsid w:val="008D14A2"/>
    <w:rsid w:val="008D2363"/>
    <w:rsid w:val="008D3093"/>
    <w:rsid w:val="008D505E"/>
    <w:rsid w:val="008D50CF"/>
    <w:rsid w:val="008D793D"/>
    <w:rsid w:val="008E0587"/>
    <w:rsid w:val="008E2542"/>
    <w:rsid w:val="008E49D1"/>
    <w:rsid w:val="008E5EBE"/>
    <w:rsid w:val="008F286A"/>
    <w:rsid w:val="008F2CBA"/>
    <w:rsid w:val="008F472E"/>
    <w:rsid w:val="009005E0"/>
    <w:rsid w:val="00900AB9"/>
    <w:rsid w:val="00900C99"/>
    <w:rsid w:val="00902E86"/>
    <w:rsid w:val="00905211"/>
    <w:rsid w:val="009055F6"/>
    <w:rsid w:val="00911B36"/>
    <w:rsid w:val="0091285B"/>
    <w:rsid w:val="0091376E"/>
    <w:rsid w:val="00913C4C"/>
    <w:rsid w:val="00914328"/>
    <w:rsid w:val="0091593A"/>
    <w:rsid w:val="00915ACD"/>
    <w:rsid w:val="00916C9B"/>
    <w:rsid w:val="00917028"/>
    <w:rsid w:val="00917153"/>
    <w:rsid w:val="00917669"/>
    <w:rsid w:val="009200EF"/>
    <w:rsid w:val="00921808"/>
    <w:rsid w:val="00921CDA"/>
    <w:rsid w:val="009252E7"/>
    <w:rsid w:val="0092583F"/>
    <w:rsid w:val="00927D1A"/>
    <w:rsid w:val="00931230"/>
    <w:rsid w:val="00931D51"/>
    <w:rsid w:val="0093455F"/>
    <w:rsid w:val="00936C6C"/>
    <w:rsid w:val="00943A15"/>
    <w:rsid w:val="00945E41"/>
    <w:rsid w:val="00951F37"/>
    <w:rsid w:val="00952FE6"/>
    <w:rsid w:val="00953B46"/>
    <w:rsid w:val="00954C4B"/>
    <w:rsid w:val="00956FB3"/>
    <w:rsid w:val="0096593F"/>
    <w:rsid w:val="00965B4E"/>
    <w:rsid w:val="009667B0"/>
    <w:rsid w:val="00967ADE"/>
    <w:rsid w:val="00973B20"/>
    <w:rsid w:val="009750BF"/>
    <w:rsid w:val="00975785"/>
    <w:rsid w:val="00976315"/>
    <w:rsid w:val="009764C9"/>
    <w:rsid w:val="00981A63"/>
    <w:rsid w:val="00984C7C"/>
    <w:rsid w:val="00985CEA"/>
    <w:rsid w:val="00991F4A"/>
    <w:rsid w:val="00993372"/>
    <w:rsid w:val="00993EE7"/>
    <w:rsid w:val="00993EFF"/>
    <w:rsid w:val="00994648"/>
    <w:rsid w:val="0099621C"/>
    <w:rsid w:val="00997CD8"/>
    <w:rsid w:val="009A0016"/>
    <w:rsid w:val="009A16FE"/>
    <w:rsid w:val="009A287C"/>
    <w:rsid w:val="009A5E10"/>
    <w:rsid w:val="009B0138"/>
    <w:rsid w:val="009B07EF"/>
    <w:rsid w:val="009B10AD"/>
    <w:rsid w:val="009B2A8F"/>
    <w:rsid w:val="009B6D95"/>
    <w:rsid w:val="009B7399"/>
    <w:rsid w:val="009C4FBB"/>
    <w:rsid w:val="009C5DCB"/>
    <w:rsid w:val="009C6324"/>
    <w:rsid w:val="009C69E5"/>
    <w:rsid w:val="009C6B30"/>
    <w:rsid w:val="009C6C9B"/>
    <w:rsid w:val="009D016C"/>
    <w:rsid w:val="009D0D57"/>
    <w:rsid w:val="009D169C"/>
    <w:rsid w:val="009D33A1"/>
    <w:rsid w:val="009D3E23"/>
    <w:rsid w:val="009D40C7"/>
    <w:rsid w:val="009D4444"/>
    <w:rsid w:val="009D5BDA"/>
    <w:rsid w:val="009E386E"/>
    <w:rsid w:val="009E4334"/>
    <w:rsid w:val="009E6ABA"/>
    <w:rsid w:val="009E7AE1"/>
    <w:rsid w:val="009F2C20"/>
    <w:rsid w:val="009F3461"/>
    <w:rsid w:val="009F5DB9"/>
    <w:rsid w:val="00A007A0"/>
    <w:rsid w:val="00A02109"/>
    <w:rsid w:val="00A0244B"/>
    <w:rsid w:val="00A03C40"/>
    <w:rsid w:val="00A03EC1"/>
    <w:rsid w:val="00A04179"/>
    <w:rsid w:val="00A05E87"/>
    <w:rsid w:val="00A10F29"/>
    <w:rsid w:val="00A11865"/>
    <w:rsid w:val="00A11D79"/>
    <w:rsid w:val="00A147FE"/>
    <w:rsid w:val="00A17F0D"/>
    <w:rsid w:val="00A20245"/>
    <w:rsid w:val="00A23C43"/>
    <w:rsid w:val="00A23EA0"/>
    <w:rsid w:val="00A32A18"/>
    <w:rsid w:val="00A34A40"/>
    <w:rsid w:val="00A35A7C"/>
    <w:rsid w:val="00A36A44"/>
    <w:rsid w:val="00A36E37"/>
    <w:rsid w:val="00A376CD"/>
    <w:rsid w:val="00A403D1"/>
    <w:rsid w:val="00A4103E"/>
    <w:rsid w:val="00A4109B"/>
    <w:rsid w:val="00A414D9"/>
    <w:rsid w:val="00A42476"/>
    <w:rsid w:val="00A42D8D"/>
    <w:rsid w:val="00A4480C"/>
    <w:rsid w:val="00A44DCA"/>
    <w:rsid w:val="00A44E09"/>
    <w:rsid w:val="00A513EA"/>
    <w:rsid w:val="00A5476E"/>
    <w:rsid w:val="00A55507"/>
    <w:rsid w:val="00A566F8"/>
    <w:rsid w:val="00A57751"/>
    <w:rsid w:val="00A60FE5"/>
    <w:rsid w:val="00A617EB"/>
    <w:rsid w:val="00A62AD2"/>
    <w:rsid w:val="00A635D3"/>
    <w:rsid w:val="00A641EB"/>
    <w:rsid w:val="00A660AE"/>
    <w:rsid w:val="00A71572"/>
    <w:rsid w:val="00A717AC"/>
    <w:rsid w:val="00A728E7"/>
    <w:rsid w:val="00A7299B"/>
    <w:rsid w:val="00A72EEB"/>
    <w:rsid w:val="00A739FE"/>
    <w:rsid w:val="00A750F6"/>
    <w:rsid w:val="00A764FF"/>
    <w:rsid w:val="00A775C4"/>
    <w:rsid w:val="00A80AE8"/>
    <w:rsid w:val="00A8288B"/>
    <w:rsid w:val="00A8526A"/>
    <w:rsid w:val="00A86A3F"/>
    <w:rsid w:val="00A86E28"/>
    <w:rsid w:val="00A870C2"/>
    <w:rsid w:val="00A91AD8"/>
    <w:rsid w:val="00A94118"/>
    <w:rsid w:val="00A94438"/>
    <w:rsid w:val="00A95140"/>
    <w:rsid w:val="00AA0C3C"/>
    <w:rsid w:val="00AA0CD0"/>
    <w:rsid w:val="00AA5927"/>
    <w:rsid w:val="00AA5A1C"/>
    <w:rsid w:val="00AA6041"/>
    <w:rsid w:val="00AA6443"/>
    <w:rsid w:val="00AA6732"/>
    <w:rsid w:val="00AB1369"/>
    <w:rsid w:val="00AB41B2"/>
    <w:rsid w:val="00AB50DD"/>
    <w:rsid w:val="00AB57E2"/>
    <w:rsid w:val="00AC193C"/>
    <w:rsid w:val="00AC2A1A"/>
    <w:rsid w:val="00AC2B29"/>
    <w:rsid w:val="00AC3C0D"/>
    <w:rsid w:val="00AC45BB"/>
    <w:rsid w:val="00AC4D7E"/>
    <w:rsid w:val="00AC51CE"/>
    <w:rsid w:val="00AC5CC5"/>
    <w:rsid w:val="00AD07BF"/>
    <w:rsid w:val="00AD1056"/>
    <w:rsid w:val="00AD278C"/>
    <w:rsid w:val="00AD2795"/>
    <w:rsid w:val="00AD3993"/>
    <w:rsid w:val="00AD4EBC"/>
    <w:rsid w:val="00AD6C89"/>
    <w:rsid w:val="00AD71FD"/>
    <w:rsid w:val="00AE156C"/>
    <w:rsid w:val="00AE7B4D"/>
    <w:rsid w:val="00AF089A"/>
    <w:rsid w:val="00AF30F4"/>
    <w:rsid w:val="00AF6405"/>
    <w:rsid w:val="00AF6484"/>
    <w:rsid w:val="00AF65A6"/>
    <w:rsid w:val="00AF724C"/>
    <w:rsid w:val="00AF78FA"/>
    <w:rsid w:val="00B072B2"/>
    <w:rsid w:val="00B1062A"/>
    <w:rsid w:val="00B11A05"/>
    <w:rsid w:val="00B1302C"/>
    <w:rsid w:val="00B1351B"/>
    <w:rsid w:val="00B15EEB"/>
    <w:rsid w:val="00B17F5C"/>
    <w:rsid w:val="00B21F90"/>
    <w:rsid w:val="00B24DA4"/>
    <w:rsid w:val="00B2516F"/>
    <w:rsid w:val="00B25D8A"/>
    <w:rsid w:val="00B26D8D"/>
    <w:rsid w:val="00B30935"/>
    <w:rsid w:val="00B30DF6"/>
    <w:rsid w:val="00B312F4"/>
    <w:rsid w:val="00B34D1D"/>
    <w:rsid w:val="00B360C6"/>
    <w:rsid w:val="00B373EF"/>
    <w:rsid w:val="00B377E7"/>
    <w:rsid w:val="00B37B36"/>
    <w:rsid w:val="00B408B6"/>
    <w:rsid w:val="00B41BC8"/>
    <w:rsid w:val="00B43FED"/>
    <w:rsid w:val="00B447B8"/>
    <w:rsid w:val="00B465AA"/>
    <w:rsid w:val="00B466AB"/>
    <w:rsid w:val="00B470BE"/>
    <w:rsid w:val="00B472D8"/>
    <w:rsid w:val="00B52750"/>
    <w:rsid w:val="00B528D7"/>
    <w:rsid w:val="00B537A3"/>
    <w:rsid w:val="00B55356"/>
    <w:rsid w:val="00B6142B"/>
    <w:rsid w:val="00B661E2"/>
    <w:rsid w:val="00B7120B"/>
    <w:rsid w:val="00B7188E"/>
    <w:rsid w:val="00B750EA"/>
    <w:rsid w:val="00B758E5"/>
    <w:rsid w:val="00B76C21"/>
    <w:rsid w:val="00B77567"/>
    <w:rsid w:val="00B8025D"/>
    <w:rsid w:val="00B829F0"/>
    <w:rsid w:val="00B8505B"/>
    <w:rsid w:val="00B87CC6"/>
    <w:rsid w:val="00B909FD"/>
    <w:rsid w:val="00B90E47"/>
    <w:rsid w:val="00B9279B"/>
    <w:rsid w:val="00B93CFB"/>
    <w:rsid w:val="00B93E4E"/>
    <w:rsid w:val="00B94DB5"/>
    <w:rsid w:val="00B94F29"/>
    <w:rsid w:val="00B9501A"/>
    <w:rsid w:val="00B957A3"/>
    <w:rsid w:val="00B97E9F"/>
    <w:rsid w:val="00BA3BF3"/>
    <w:rsid w:val="00BA3EF2"/>
    <w:rsid w:val="00BA410D"/>
    <w:rsid w:val="00BA41B4"/>
    <w:rsid w:val="00BA66F0"/>
    <w:rsid w:val="00BA69DC"/>
    <w:rsid w:val="00BA72D3"/>
    <w:rsid w:val="00BA776E"/>
    <w:rsid w:val="00BB112F"/>
    <w:rsid w:val="00BB2288"/>
    <w:rsid w:val="00BB4722"/>
    <w:rsid w:val="00BB534C"/>
    <w:rsid w:val="00BB5883"/>
    <w:rsid w:val="00BB672D"/>
    <w:rsid w:val="00BB6893"/>
    <w:rsid w:val="00BB6FC6"/>
    <w:rsid w:val="00BB7BC9"/>
    <w:rsid w:val="00BC4283"/>
    <w:rsid w:val="00BC4800"/>
    <w:rsid w:val="00BC49B6"/>
    <w:rsid w:val="00BC5CD3"/>
    <w:rsid w:val="00BC64D1"/>
    <w:rsid w:val="00BC7733"/>
    <w:rsid w:val="00BC7836"/>
    <w:rsid w:val="00BD046A"/>
    <w:rsid w:val="00BD1737"/>
    <w:rsid w:val="00BD318F"/>
    <w:rsid w:val="00BD377F"/>
    <w:rsid w:val="00BD3BED"/>
    <w:rsid w:val="00BD6311"/>
    <w:rsid w:val="00BE37B1"/>
    <w:rsid w:val="00BE4381"/>
    <w:rsid w:val="00BE570D"/>
    <w:rsid w:val="00BE6129"/>
    <w:rsid w:val="00BE6A67"/>
    <w:rsid w:val="00BF238E"/>
    <w:rsid w:val="00BF33E9"/>
    <w:rsid w:val="00BF34EC"/>
    <w:rsid w:val="00BF3F61"/>
    <w:rsid w:val="00BF5D76"/>
    <w:rsid w:val="00C00429"/>
    <w:rsid w:val="00C024C6"/>
    <w:rsid w:val="00C03774"/>
    <w:rsid w:val="00C041DE"/>
    <w:rsid w:val="00C04B49"/>
    <w:rsid w:val="00C0620E"/>
    <w:rsid w:val="00C07D53"/>
    <w:rsid w:val="00C1327B"/>
    <w:rsid w:val="00C146C1"/>
    <w:rsid w:val="00C21474"/>
    <w:rsid w:val="00C22693"/>
    <w:rsid w:val="00C23A61"/>
    <w:rsid w:val="00C23FAD"/>
    <w:rsid w:val="00C2434C"/>
    <w:rsid w:val="00C26E79"/>
    <w:rsid w:val="00C31491"/>
    <w:rsid w:val="00C316D0"/>
    <w:rsid w:val="00C31B52"/>
    <w:rsid w:val="00C329A0"/>
    <w:rsid w:val="00C32DB5"/>
    <w:rsid w:val="00C33E83"/>
    <w:rsid w:val="00C3542B"/>
    <w:rsid w:val="00C3552A"/>
    <w:rsid w:val="00C40EEE"/>
    <w:rsid w:val="00C410F9"/>
    <w:rsid w:val="00C41A82"/>
    <w:rsid w:val="00C428A7"/>
    <w:rsid w:val="00C43285"/>
    <w:rsid w:val="00C4744F"/>
    <w:rsid w:val="00C51F45"/>
    <w:rsid w:val="00C53185"/>
    <w:rsid w:val="00C55F85"/>
    <w:rsid w:val="00C574DB"/>
    <w:rsid w:val="00C67431"/>
    <w:rsid w:val="00C70A60"/>
    <w:rsid w:val="00C711C9"/>
    <w:rsid w:val="00C712B3"/>
    <w:rsid w:val="00C726A0"/>
    <w:rsid w:val="00C74273"/>
    <w:rsid w:val="00C75825"/>
    <w:rsid w:val="00C76F72"/>
    <w:rsid w:val="00C77745"/>
    <w:rsid w:val="00C83EF4"/>
    <w:rsid w:val="00C905D2"/>
    <w:rsid w:val="00C92868"/>
    <w:rsid w:val="00C9303B"/>
    <w:rsid w:val="00C93CD3"/>
    <w:rsid w:val="00C940A3"/>
    <w:rsid w:val="00C95D3B"/>
    <w:rsid w:val="00C961F0"/>
    <w:rsid w:val="00C96CFE"/>
    <w:rsid w:val="00C96D80"/>
    <w:rsid w:val="00C9749E"/>
    <w:rsid w:val="00CA037F"/>
    <w:rsid w:val="00CA0C44"/>
    <w:rsid w:val="00CA1369"/>
    <w:rsid w:val="00CA1599"/>
    <w:rsid w:val="00CA457C"/>
    <w:rsid w:val="00CA6146"/>
    <w:rsid w:val="00CA70E3"/>
    <w:rsid w:val="00CB00FB"/>
    <w:rsid w:val="00CB17D9"/>
    <w:rsid w:val="00CB38F6"/>
    <w:rsid w:val="00CB49D5"/>
    <w:rsid w:val="00CB5AE5"/>
    <w:rsid w:val="00CB676A"/>
    <w:rsid w:val="00CB7E85"/>
    <w:rsid w:val="00CC3E5D"/>
    <w:rsid w:val="00CC3FF5"/>
    <w:rsid w:val="00CC5320"/>
    <w:rsid w:val="00CC613A"/>
    <w:rsid w:val="00CD1284"/>
    <w:rsid w:val="00CD1620"/>
    <w:rsid w:val="00CD1BAC"/>
    <w:rsid w:val="00CD22A0"/>
    <w:rsid w:val="00CD3DD1"/>
    <w:rsid w:val="00CD525B"/>
    <w:rsid w:val="00CE08D9"/>
    <w:rsid w:val="00CE34FF"/>
    <w:rsid w:val="00CE4555"/>
    <w:rsid w:val="00CE4CAF"/>
    <w:rsid w:val="00CE5811"/>
    <w:rsid w:val="00CE666B"/>
    <w:rsid w:val="00CE66DA"/>
    <w:rsid w:val="00CE6958"/>
    <w:rsid w:val="00CE6C49"/>
    <w:rsid w:val="00CF1E66"/>
    <w:rsid w:val="00CF28C0"/>
    <w:rsid w:val="00CF2D41"/>
    <w:rsid w:val="00CF3C56"/>
    <w:rsid w:val="00CF3CBF"/>
    <w:rsid w:val="00CF4010"/>
    <w:rsid w:val="00D029DA"/>
    <w:rsid w:val="00D06155"/>
    <w:rsid w:val="00D10741"/>
    <w:rsid w:val="00D10830"/>
    <w:rsid w:val="00D11C6C"/>
    <w:rsid w:val="00D11FC4"/>
    <w:rsid w:val="00D12579"/>
    <w:rsid w:val="00D13543"/>
    <w:rsid w:val="00D13660"/>
    <w:rsid w:val="00D14DA6"/>
    <w:rsid w:val="00D14DFC"/>
    <w:rsid w:val="00D15D10"/>
    <w:rsid w:val="00D1751D"/>
    <w:rsid w:val="00D20132"/>
    <w:rsid w:val="00D209CA"/>
    <w:rsid w:val="00D2425D"/>
    <w:rsid w:val="00D24628"/>
    <w:rsid w:val="00D25FB2"/>
    <w:rsid w:val="00D26BED"/>
    <w:rsid w:val="00D27292"/>
    <w:rsid w:val="00D276E8"/>
    <w:rsid w:val="00D3005D"/>
    <w:rsid w:val="00D31458"/>
    <w:rsid w:val="00D3479A"/>
    <w:rsid w:val="00D359C4"/>
    <w:rsid w:val="00D35C1C"/>
    <w:rsid w:val="00D364E7"/>
    <w:rsid w:val="00D36D8F"/>
    <w:rsid w:val="00D3718D"/>
    <w:rsid w:val="00D37BB7"/>
    <w:rsid w:val="00D410BA"/>
    <w:rsid w:val="00D41499"/>
    <w:rsid w:val="00D41E91"/>
    <w:rsid w:val="00D44138"/>
    <w:rsid w:val="00D479CA"/>
    <w:rsid w:val="00D506C0"/>
    <w:rsid w:val="00D53960"/>
    <w:rsid w:val="00D539D4"/>
    <w:rsid w:val="00D57876"/>
    <w:rsid w:val="00D6125E"/>
    <w:rsid w:val="00D6222E"/>
    <w:rsid w:val="00D63774"/>
    <w:rsid w:val="00D64948"/>
    <w:rsid w:val="00D70290"/>
    <w:rsid w:val="00D72AAC"/>
    <w:rsid w:val="00D7480E"/>
    <w:rsid w:val="00D76CD5"/>
    <w:rsid w:val="00D805F1"/>
    <w:rsid w:val="00D81429"/>
    <w:rsid w:val="00D8167B"/>
    <w:rsid w:val="00D83770"/>
    <w:rsid w:val="00D83DC7"/>
    <w:rsid w:val="00D84E19"/>
    <w:rsid w:val="00D92FD9"/>
    <w:rsid w:val="00D95E8F"/>
    <w:rsid w:val="00D96A67"/>
    <w:rsid w:val="00D97E8C"/>
    <w:rsid w:val="00D97FEC"/>
    <w:rsid w:val="00DA01CD"/>
    <w:rsid w:val="00DA06CD"/>
    <w:rsid w:val="00DA2F39"/>
    <w:rsid w:val="00DA52EE"/>
    <w:rsid w:val="00DA7ECE"/>
    <w:rsid w:val="00DA7F1E"/>
    <w:rsid w:val="00DB024D"/>
    <w:rsid w:val="00DB0D1A"/>
    <w:rsid w:val="00DB0FC0"/>
    <w:rsid w:val="00DB1232"/>
    <w:rsid w:val="00DB1A85"/>
    <w:rsid w:val="00DB241B"/>
    <w:rsid w:val="00DB5504"/>
    <w:rsid w:val="00DB56C8"/>
    <w:rsid w:val="00DB5C67"/>
    <w:rsid w:val="00DB5D5D"/>
    <w:rsid w:val="00DB6686"/>
    <w:rsid w:val="00DC0EB0"/>
    <w:rsid w:val="00DC3281"/>
    <w:rsid w:val="00DC74F4"/>
    <w:rsid w:val="00DC7DD9"/>
    <w:rsid w:val="00DD1E83"/>
    <w:rsid w:val="00DD244E"/>
    <w:rsid w:val="00DD2E62"/>
    <w:rsid w:val="00DD4D28"/>
    <w:rsid w:val="00DE2F05"/>
    <w:rsid w:val="00DE3472"/>
    <w:rsid w:val="00DE36C7"/>
    <w:rsid w:val="00DE48C2"/>
    <w:rsid w:val="00DE4C7B"/>
    <w:rsid w:val="00DE5EF5"/>
    <w:rsid w:val="00DE7704"/>
    <w:rsid w:val="00DF471A"/>
    <w:rsid w:val="00DF4C40"/>
    <w:rsid w:val="00DF5470"/>
    <w:rsid w:val="00DF6D93"/>
    <w:rsid w:val="00DF7A17"/>
    <w:rsid w:val="00E04A73"/>
    <w:rsid w:val="00E05F43"/>
    <w:rsid w:val="00E071C9"/>
    <w:rsid w:val="00E106EA"/>
    <w:rsid w:val="00E14E85"/>
    <w:rsid w:val="00E16A73"/>
    <w:rsid w:val="00E213AB"/>
    <w:rsid w:val="00E21BF4"/>
    <w:rsid w:val="00E227FA"/>
    <w:rsid w:val="00E2308A"/>
    <w:rsid w:val="00E26F27"/>
    <w:rsid w:val="00E31D77"/>
    <w:rsid w:val="00E32166"/>
    <w:rsid w:val="00E354A4"/>
    <w:rsid w:val="00E362DF"/>
    <w:rsid w:val="00E371E9"/>
    <w:rsid w:val="00E37502"/>
    <w:rsid w:val="00E411A7"/>
    <w:rsid w:val="00E42422"/>
    <w:rsid w:val="00E429B6"/>
    <w:rsid w:val="00E4452E"/>
    <w:rsid w:val="00E46800"/>
    <w:rsid w:val="00E46EDF"/>
    <w:rsid w:val="00E51D6C"/>
    <w:rsid w:val="00E533AF"/>
    <w:rsid w:val="00E53DC9"/>
    <w:rsid w:val="00E55E0C"/>
    <w:rsid w:val="00E602B6"/>
    <w:rsid w:val="00E60B6B"/>
    <w:rsid w:val="00E614ED"/>
    <w:rsid w:val="00E63340"/>
    <w:rsid w:val="00E65E51"/>
    <w:rsid w:val="00E73740"/>
    <w:rsid w:val="00E74DB6"/>
    <w:rsid w:val="00E80E47"/>
    <w:rsid w:val="00E82E1A"/>
    <w:rsid w:val="00E83FFA"/>
    <w:rsid w:val="00E86667"/>
    <w:rsid w:val="00E86B71"/>
    <w:rsid w:val="00E86DE9"/>
    <w:rsid w:val="00E87B6F"/>
    <w:rsid w:val="00E87D3F"/>
    <w:rsid w:val="00E87E9A"/>
    <w:rsid w:val="00E90D5C"/>
    <w:rsid w:val="00E95783"/>
    <w:rsid w:val="00E95CD8"/>
    <w:rsid w:val="00E96598"/>
    <w:rsid w:val="00EA1B4A"/>
    <w:rsid w:val="00EA25E2"/>
    <w:rsid w:val="00EA2CB3"/>
    <w:rsid w:val="00EA2CB9"/>
    <w:rsid w:val="00EA5180"/>
    <w:rsid w:val="00EA5E60"/>
    <w:rsid w:val="00EA5F35"/>
    <w:rsid w:val="00EA740D"/>
    <w:rsid w:val="00EA78FF"/>
    <w:rsid w:val="00EB1D34"/>
    <w:rsid w:val="00EB54A7"/>
    <w:rsid w:val="00EB78A4"/>
    <w:rsid w:val="00EC01C4"/>
    <w:rsid w:val="00EC2393"/>
    <w:rsid w:val="00EC4243"/>
    <w:rsid w:val="00EC501F"/>
    <w:rsid w:val="00EC657B"/>
    <w:rsid w:val="00ED0626"/>
    <w:rsid w:val="00ED1FC8"/>
    <w:rsid w:val="00ED4668"/>
    <w:rsid w:val="00ED7832"/>
    <w:rsid w:val="00ED7871"/>
    <w:rsid w:val="00ED7FE5"/>
    <w:rsid w:val="00EE05A0"/>
    <w:rsid w:val="00EE2555"/>
    <w:rsid w:val="00EE3B9F"/>
    <w:rsid w:val="00EE4518"/>
    <w:rsid w:val="00EE52C7"/>
    <w:rsid w:val="00EE53AE"/>
    <w:rsid w:val="00EE643F"/>
    <w:rsid w:val="00EE7983"/>
    <w:rsid w:val="00EE7BC8"/>
    <w:rsid w:val="00EF393C"/>
    <w:rsid w:val="00EF3AC8"/>
    <w:rsid w:val="00EF4C0C"/>
    <w:rsid w:val="00EF5465"/>
    <w:rsid w:val="00EF614C"/>
    <w:rsid w:val="00EF6DAE"/>
    <w:rsid w:val="00EF75B3"/>
    <w:rsid w:val="00EF7EA0"/>
    <w:rsid w:val="00F019BC"/>
    <w:rsid w:val="00F05FC6"/>
    <w:rsid w:val="00F06AC0"/>
    <w:rsid w:val="00F137CF"/>
    <w:rsid w:val="00F174D1"/>
    <w:rsid w:val="00F208EE"/>
    <w:rsid w:val="00F210C5"/>
    <w:rsid w:val="00F22FFB"/>
    <w:rsid w:val="00F24495"/>
    <w:rsid w:val="00F2470A"/>
    <w:rsid w:val="00F256DC"/>
    <w:rsid w:val="00F273B2"/>
    <w:rsid w:val="00F324EC"/>
    <w:rsid w:val="00F342D6"/>
    <w:rsid w:val="00F36930"/>
    <w:rsid w:val="00F45CE7"/>
    <w:rsid w:val="00F50F5C"/>
    <w:rsid w:val="00F52C77"/>
    <w:rsid w:val="00F56E73"/>
    <w:rsid w:val="00F61CF3"/>
    <w:rsid w:val="00F6213C"/>
    <w:rsid w:val="00F6251F"/>
    <w:rsid w:val="00F631F1"/>
    <w:rsid w:val="00F64330"/>
    <w:rsid w:val="00F655B1"/>
    <w:rsid w:val="00F669B2"/>
    <w:rsid w:val="00F709BE"/>
    <w:rsid w:val="00F72EBF"/>
    <w:rsid w:val="00F754BA"/>
    <w:rsid w:val="00F75673"/>
    <w:rsid w:val="00F756B2"/>
    <w:rsid w:val="00F758B4"/>
    <w:rsid w:val="00F77B8F"/>
    <w:rsid w:val="00F77D45"/>
    <w:rsid w:val="00F77FC8"/>
    <w:rsid w:val="00F807AF"/>
    <w:rsid w:val="00F82443"/>
    <w:rsid w:val="00F842FB"/>
    <w:rsid w:val="00F84E39"/>
    <w:rsid w:val="00F85EAD"/>
    <w:rsid w:val="00F86F8C"/>
    <w:rsid w:val="00F8757B"/>
    <w:rsid w:val="00F87B76"/>
    <w:rsid w:val="00F90294"/>
    <w:rsid w:val="00F91FDE"/>
    <w:rsid w:val="00F928D4"/>
    <w:rsid w:val="00F93311"/>
    <w:rsid w:val="00F93CDA"/>
    <w:rsid w:val="00F93E00"/>
    <w:rsid w:val="00F95A3A"/>
    <w:rsid w:val="00F9661F"/>
    <w:rsid w:val="00F97B6E"/>
    <w:rsid w:val="00FA0701"/>
    <w:rsid w:val="00FA087A"/>
    <w:rsid w:val="00FA0F14"/>
    <w:rsid w:val="00FA2025"/>
    <w:rsid w:val="00FA285F"/>
    <w:rsid w:val="00FA311A"/>
    <w:rsid w:val="00FA4CB1"/>
    <w:rsid w:val="00FA4D54"/>
    <w:rsid w:val="00FB5EBF"/>
    <w:rsid w:val="00FB6063"/>
    <w:rsid w:val="00FB7FEC"/>
    <w:rsid w:val="00FC12B9"/>
    <w:rsid w:val="00FC1477"/>
    <w:rsid w:val="00FC2940"/>
    <w:rsid w:val="00FC363D"/>
    <w:rsid w:val="00FC540B"/>
    <w:rsid w:val="00FC5549"/>
    <w:rsid w:val="00FC5BF8"/>
    <w:rsid w:val="00FD02B4"/>
    <w:rsid w:val="00FD1CF3"/>
    <w:rsid w:val="00FD2CCD"/>
    <w:rsid w:val="00FD465E"/>
    <w:rsid w:val="00FD5E40"/>
    <w:rsid w:val="00FD7229"/>
    <w:rsid w:val="00FD7A97"/>
    <w:rsid w:val="00FE1D0C"/>
    <w:rsid w:val="00FE1F65"/>
    <w:rsid w:val="00FE21F4"/>
    <w:rsid w:val="00FE2442"/>
    <w:rsid w:val="00FE34EE"/>
    <w:rsid w:val="00FE6093"/>
    <w:rsid w:val="00FE7CA1"/>
    <w:rsid w:val="00FE7EEE"/>
    <w:rsid w:val="00FF059A"/>
    <w:rsid w:val="00FF1447"/>
    <w:rsid w:val="00FF228C"/>
    <w:rsid w:val="00FF5A2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7C82AE05-6184-483C-968D-6D3CC3E9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E30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Overskrift2Tegn">
    <w:name w:val="Overskrift 2 Tegn"/>
    <w:basedOn w:val="Standardskriftforavsnitt"/>
    <w:link w:val="Overskrift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3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1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B1D34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INNH1Tegn">
    <w:name w:val="INNH 1 Tegn"/>
    <w:basedOn w:val="Standardskriftforavsnitt"/>
    <w:link w:val="INNH1"/>
    <w:uiPriority w:val="39"/>
    <w:rsid w:val="00EB1D34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3821C8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446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INNH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323413"/>
  </w:style>
  <w:style w:type="table" w:customStyle="1" w:styleId="Tabellrutenett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character" w:styleId="Fulgthyperkobling">
    <w:name w:val="FollowedHyperlink"/>
    <w:basedOn w:val="Standardskriftforavsnitt"/>
    <w:uiPriority w:val="99"/>
    <w:semiHidden/>
    <w:unhideWhenUsed/>
    <w:rsid w:val="00914328"/>
    <w:rPr>
      <w:color w:val="954F72" w:themeColor="followedHyperlink"/>
      <w:u w:val="single"/>
    </w:rPr>
  </w:style>
  <w:style w:type="table" w:styleId="Rutenettabelllys">
    <w:name w:val="Grid Table Light"/>
    <w:basedOn w:val="Vanligtabell"/>
    <w:uiPriority w:val="40"/>
    <w:rsid w:val="00F8244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3uthevingsfarge1">
    <w:name w:val="Grid Table 3 Accent 1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81CC93" w:themeColor="accent1" w:themeTint="99"/>
        <w:left w:val="single" w:sz="4" w:space="0" w:color="81CC93" w:themeColor="accent1" w:themeTint="99"/>
        <w:bottom w:val="single" w:sz="4" w:space="0" w:color="81CC93" w:themeColor="accent1" w:themeTint="99"/>
        <w:right w:val="single" w:sz="4" w:space="0" w:color="81CC93" w:themeColor="accent1" w:themeTint="99"/>
        <w:insideH w:val="single" w:sz="4" w:space="0" w:color="81CC93" w:themeColor="accent1" w:themeTint="99"/>
        <w:insideV w:val="single" w:sz="4" w:space="0" w:color="81CC9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DB" w:themeFill="accent1" w:themeFillTint="33"/>
      </w:tcPr>
    </w:tblStylePr>
    <w:tblStylePr w:type="band1Horz">
      <w:tblPr/>
      <w:tcPr>
        <w:shd w:val="clear" w:color="auto" w:fill="D5EEDB" w:themeFill="accent1" w:themeFillTint="33"/>
      </w:tcPr>
    </w:tblStylePr>
    <w:tblStylePr w:type="neCell">
      <w:tblPr/>
      <w:tcPr>
        <w:tcBorders>
          <w:bottom w:val="single" w:sz="4" w:space="0" w:color="81CC93" w:themeColor="accent1" w:themeTint="99"/>
        </w:tcBorders>
      </w:tcPr>
    </w:tblStylePr>
    <w:tblStylePr w:type="nwCell">
      <w:tblPr/>
      <w:tcPr>
        <w:tcBorders>
          <w:bottom w:val="single" w:sz="4" w:space="0" w:color="81CC93" w:themeColor="accent1" w:themeTint="99"/>
        </w:tcBorders>
      </w:tcPr>
    </w:tblStylePr>
    <w:tblStylePr w:type="seCell">
      <w:tblPr/>
      <w:tcPr>
        <w:tcBorders>
          <w:top w:val="single" w:sz="4" w:space="0" w:color="81CC93" w:themeColor="accent1" w:themeTint="99"/>
        </w:tcBorders>
      </w:tcPr>
    </w:tblStylePr>
    <w:tblStylePr w:type="swCell">
      <w:tblPr/>
      <w:tcPr>
        <w:tcBorders>
          <w:top w:val="single" w:sz="4" w:space="0" w:color="81CC9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6CAF8E" w:themeColor="accent2" w:themeTint="99"/>
        <w:left w:val="single" w:sz="4" w:space="0" w:color="6CAF8E" w:themeColor="accent2" w:themeTint="99"/>
        <w:bottom w:val="single" w:sz="4" w:space="0" w:color="6CAF8E" w:themeColor="accent2" w:themeTint="99"/>
        <w:right w:val="single" w:sz="4" w:space="0" w:color="6CAF8E" w:themeColor="accent2" w:themeTint="99"/>
        <w:insideH w:val="single" w:sz="4" w:space="0" w:color="6CAF8E" w:themeColor="accent2" w:themeTint="99"/>
        <w:insideV w:val="single" w:sz="4" w:space="0" w:color="6CAF8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4D9" w:themeFill="accent2" w:themeFillTint="33"/>
      </w:tcPr>
    </w:tblStylePr>
    <w:tblStylePr w:type="band1Horz">
      <w:tblPr/>
      <w:tcPr>
        <w:shd w:val="clear" w:color="auto" w:fill="CEE4D9" w:themeFill="accent2" w:themeFillTint="33"/>
      </w:tcPr>
    </w:tblStylePr>
    <w:tblStylePr w:type="neCell">
      <w:tblPr/>
      <w:tcPr>
        <w:tcBorders>
          <w:bottom w:val="single" w:sz="4" w:space="0" w:color="6CAF8E" w:themeColor="accent2" w:themeTint="99"/>
        </w:tcBorders>
      </w:tcPr>
    </w:tblStylePr>
    <w:tblStylePr w:type="nwCell">
      <w:tblPr/>
      <w:tcPr>
        <w:tcBorders>
          <w:bottom w:val="single" w:sz="4" w:space="0" w:color="6CAF8E" w:themeColor="accent2" w:themeTint="99"/>
        </w:tcBorders>
      </w:tcPr>
    </w:tblStylePr>
    <w:tblStylePr w:type="seCell">
      <w:tblPr/>
      <w:tcPr>
        <w:tcBorders>
          <w:top w:val="single" w:sz="4" w:space="0" w:color="6CAF8E" w:themeColor="accent2" w:themeTint="99"/>
        </w:tcBorders>
      </w:tcPr>
    </w:tblStylePr>
    <w:tblStylePr w:type="swCell">
      <w:tblPr/>
      <w:tcPr>
        <w:tcBorders>
          <w:top w:val="single" w:sz="4" w:space="0" w:color="6CAF8E" w:themeColor="accent2" w:themeTint="99"/>
        </w:tcBorders>
      </w:tcPr>
    </w:tblStylePr>
  </w:style>
  <w:style w:type="table" w:styleId="Rutenettabell4uthevingsfarge6">
    <w:name w:val="Grid Table 4 Accent 6"/>
    <w:basedOn w:val="Vanligtabell"/>
    <w:uiPriority w:val="49"/>
    <w:rsid w:val="00374F6B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BrdtekstIFK">
    <w:name w:val="Brødtekst IFK"/>
    <w:basedOn w:val="Normal"/>
    <w:link w:val="BrdtekstIFKTegn"/>
    <w:qFormat/>
    <w:rsid w:val="00BD318F"/>
    <w:pPr>
      <w:spacing w:before="0" w:after="240" w:line="276" w:lineRule="auto"/>
      <w:ind w:left="0" w:right="0"/>
    </w:pPr>
  </w:style>
  <w:style w:type="character" w:customStyle="1" w:styleId="BrdtekstIFKTegn">
    <w:name w:val="Brødtekst IFK Tegn"/>
    <w:basedOn w:val="Standardskriftforavsnitt"/>
    <w:link w:val="BrdtekstIFK"/>
    <w:rsid w:val="00BD318F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57A7310A9940DDAF1AB2A70CC3F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47BFA5-65CF-4651-A66D-AA284C768C4B}"/>
      </w:docPartPr>
      <w:docPartBody>
        <w:p w:rsidR="00430944" w:rsidRDefault="00EF2AA2">
          <w:pPr>
            <w:pStyle w:val="4B57A7310A9940DDAF1AB2A70CC3F5B0"/>
          </w:pPr>
          <w:r w:rsidRPr="00343AA3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022376F6A4938924849B96924E4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B3080E-D0E6-4E22-91F8-71C2E65FD75F}"/>
      </w:docPartPr>
      <w:docPartBody>
        <w:p w:rsidR="00EE55C1" w:rsidRDefault="00EE55C1" w:rsidP="00EE55C1">
          <w:pPr>
            <w:pStyle w:val="E7F022376F6A4938924849B96924E452"/>
          </w:pPr>
          <w:r w:rsidRPr="00225B5C">
            <w:rPr>
              <w:rStyle w:val="Plassholdertekst"/>
            </w:rPr>
            <w:t>[Tittel]</w:t>
          </w:r>
        </w:p>
      </w:docPartBody>
    </w:docPart>
    <w:docPart>
      <w:docPartPr>
        <w:name w:val="D4D85E9FC9F44B7BA2DA5C1D700892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D58D05-295C-4635-990E-9E8E9032707F}"/>
      </w:docPartPr>
      <w:docPartBody>
        <w:p w:rsidR="005D4219" w:rsidRDefault="006920B0" w:rsidP="006920B0">
          <w:pPr>
            <w:pStyle w:val="D4D85E9FC9F44B7BA2DA5C1D70089254"/>
          </w:pPr>
          <w:r w:rsidRPr="00225B5C">
            <w:rPr>
              <w:rStyle w:val="Plassholdertekst"/>
            </w:rPr>
            <w:t>[Dokumenttype]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A2"/>
    <w:rsid w:val="00034C90"/>
    <w:rsid w:val="00056E82"/>
    <w:rsid w:val="00082095"/>
    <w:rsid w:val="000820D5"/>
    <w:rsid w:val="000E0F9E"/>
    <w:rsid w:val="000F6067"/>
    <w:rsid w:val="00103006"/>
    <w:rsid w:val="00166774"/>
    <w:rsid w:val="001822C1"/>
    <w:rsid w:val="00182FD7"/>
    <w:rsid w:val="001C1EA7"/>
    <w:rsid w:val="00235E70"/>
    <w:rsid w:val="003229C5"/>
    <w:rsid w:val="003E2250"/>
    <w:rsid w:val="00430944"/>
    <w:rsid w:val="00465223"/>
    <w:rsid w:val="004734A4"/>
    <w:rsid w:val="004951F8"/>
    <w:rsid w:val="004D3D95"/>
    <w:rsid w:val="005D4219"/>
    <w:rsid w:val="00622E73"/>
    <w:rsid w:val="00654B82"/>
    <w:rsid w:val="006920B0"/>
    <w:rsid w:val="006A41B7"/>
    <w:rsid w:val="00762D80"/>
    <w:rsid w:val="0077311D"/>
    <w:rsid w:val="00795C01"/>
    <w:rsid w:val="0079683C"/>
    <w:rsid w:val="007D4C0D"/>
    <w:rsid w:val="00833B95"/>
    <w:rsid w:val="008A358B"/>
    <w:rsid w:val="008E69B2"/>
    <w:rsid w:val="00941C4B"/>
    <w:rsid w:val="00955634"/>
    <w:rsid w:val="00992A5A"/>
    <w:rsid w:val="009C16BC"/>
    <w:rsid w:val="00A45BFA"/>
    <w:rsid w:val="00A543F5"/>
    <w:rsid w:val="00AE05D8"/>
    <w:rsid w:val="00AF19B0"/>
    <w:rsid w:val="00BF5B35"/>
    <w:rsid w:val="00C205F3"/>
    <w:rsid w:val="00DE1AF7"/>
    <w:rsid w:val="00DF48ED"/>
    <w:rsid w:val="00E37390"/>
    <w:rsid w:val="00E41B07"/>
    <w:rsid w:val="00E5130F"/>
    <w:rsid w:val="00E91D88"/>
    <w:rsid w:val="00EE55C1"/>
    <w:rsid w:val="00EF2AA2"/>
    <w:rsid w:val="00F0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920B0"/>
    <w:rPr>
      <w:color w:val="808080"/>
    </w:rPr>
  </w:style>
  <w:style w:type="paragraph" w:customStyle="1" w:styleId="4B57A7310A9940DDAF1AB2A70CC3F5B0">
    <w:name w:val="4B57A7310A9940DDAF1AB2A70CC3F5B0"/>
  </w:style>
  <w:style w:type="paragraph" w:customStyle="1" w:styleId="E7F022376F6A4938924849B96924E452">
    <w:name w:val="E7F022376F6A4938924849B96924E452"/>
    <w:rsid w:val="00EE55C1"/>
  </w:style>
  <w:style w:type="paragraph" w:customStyle="1" w:styleId="D4D85E9FC9F44B7BA2DA5C1D70089254">
    <w:name w:val="D4D85E9FC9F44B7BA2DA5C1D70089254"/>
    <w:rsid w:val="006920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tittel> Plan for renhold av trafikkareal og vegområde</tittel>
  <doktyp>Planer</doktyp>
</root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B369B-CCEA-4D8F-9E4F-1534FE2AD680}">
  <ds:schemaRefs/>
</ds:datastoreItem>
</file>

<file path=customXml/itemProps2.xml><?xml version="1.0" encoding="utf-8"?>
<ds:datastoreItem xmlns:ds="http://schemas.openxmlformats.org/officeDocument/2006/customXml" ds:itemID="{DB972797-9D0E-4987-AE07-DBAEDE906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AD2658-07A4-4F42-91CB-A45FD65600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5EE2E3-40F0-44CD-A706-911CBEA1E75E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5.xml><?xml version="1.0" encoding="utf-8"?>
<ds:datastoreItem xmlns:ds="http://schemas.openxmlformats.org/officeDocument/2006/customXml" ds:itemID="{E13F5238-34AF-4019-A948-66266EC77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</Template>
  <TotalTime>1071</TotalTime>
  <Pages>6</Pages>
  <Words>472</Words>
  <Characters>3243</Characters>
  <Application>Microsoft Office Word</Application>
  <DocSecurity>0</DocSecurity>
  <Lines>405</Lines>
  <Paragraphs>116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Røislien, Kjersti</cp:lastModifiedBy>
  <cp:revision>457</cp:revision>
  <cp:lastPrinted>2020-03-23T22:02:00Z</cp:lastPrinted>
  <dcterms:created xsi:type="dcterms:W3CDTF">2020-03-23T22:00:00Z</dcterms:created>
  <dcterms:modified xsi:type="dcterms:W3CDTF">2026-09-07T11:06:00Z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